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41" w:rightFromText="141" w:vertAnchor="text" w:tblpY="-189"/>
        <w:tblW w:w="5000" w:type="pct"/>
        <w:tblLook w:val="0020" w:firstRow="1" w:lastRow="0" w:firstColumn="0" w:lastColumn="0" w:noHBand="0" w:noVBand="0"/>
      </w:tblPr>
      <w:tblGrid>
        <w:gridCol w:w="4530"/>
        <w:gridCol w:w="4530"/>
      </w:tblGrid>
      <w:tr w:rsidR="00310AF8" w:rsidRPr="00B858B4" w14:paraId="4E4E7261" w14:textId="77777777" w:rsidTr="00957D51">
        <w:trPr>
          <w:trHeight w:val="397"/>
        </w:trPr>
        <w:tc>
          <w:tcPr>
            <w:tcW w:w="2500" w:type="pct"/>
          </w:tcPr>
          <w:p w14:paraId="449F04D2" w14:textId="77777777" w:rsidR="00310AF8" w:rsidRPr="00B858B4" w:rsidRDefault="00310AF8" w:rsidP="002053B5">
            <w:pPr>
              <w:spacing w:line="240" w:lineRule="auto"/>
              <w:rPr>
                <w:rFonts w:cs="Arial"/>
                <w:bCs/>
                <w:szCs w:val="20"/>
              </w:rPr>
            </w:pPr>
            <w:r w:rsidRPr="00B858B4">
              <w:rPr>
                <w:rFonts w:cs="Arial"/>
                <w:bCs/>
                <w:szCs w:val="20"/>
              </w:rPr>
              <w:t>Naročnik:</w:t>
            </w:r>
          </w:p>
        </w:tc>
        <w:tc>
          <w:tcPr>
            <w:tcW w:w="2500" w:type="pct"/>
          </w:tcPr>
          <w:p w14:paraId="2388B32C" w14:textId="09E7BCAB" w:rsidR="00310AF8" w:rsidRPr="00B858B4" w:rsidRDefault="00310AF8" w:rsidP="002053B5">
            <w:pPr>
              <w:spacing w:line="240" w:lineRule="auto"/>
              <w:rPr>
                <w:rFonts w:cs="Arial"/>
                <w:bCs/>
                <w:szCs w:val="20"/>
              </w:rPr>
            </w:pPr>
            <w:r w:rsidRPr="00B858B4">
              <w:rPr>
                <w:rFonts w:cs="Arial"/>
                <w:bCs/>
                <w:szCs w:val="20"/>
              </w:rPr>
              <w:t>Podpisnik pogodbe: Boštjan Koritnik, minister</w:t>
            </w:r>
          </w:p>
        </w:tc>
      </w:tr>
      <w:tr w:rsidR="00310AF8" w:rsidRPr="00B858B4" w14:paraId="00DB8B5A" w14:textId="77777777" w:rsidTr="00957D51">
        <w:trPr>
          <w:trHeight w:val="397"/>
        </w:trPr>
        <w:tc>
          <w:tcPr>
            <w:tcW w:w="2500" w:type="pct"/>
          </w:tcPr>
          <w:p w14:paraId="3286D373" w14:textId="77777777" w:rsidR="00310AF8" w:rsidRPr="00B858B4" w:rsidRDefault="00310AF8" w:rsidP="002053B5">
            <w:pPr>
              <w:spacing w:line="240" w:lineRule="auto"/>
              <w:jc w:val="left"/>
              <w:rPr>
                <w:rFonts w:cs="Arial"/>
                <w:bCs/>
                <w:szCs w:val="20"/>
              </w:rPr>
            </w:pPr>
            <w:r w:rsidRPr="00B858B4">
              <w:rPr>
                <w:rFonts w:cs="Arial"/>
                <w:bCs/>
                <w:szCs w:val="20"/>
              </w:rPr>
              <w:t>Ministrstvo za javno upravo</w:t>
            </w:r>
          </w:p>
          <w:p w14:paraId="796A9EF1" w14:textId="77777777" w:rsidR="00310AF8" w:rsidRPr="00B858B4" w:rsidRDefault="00310AF8" w:rsidP="002053B5">
            <w:pPr>
              <w:spacing w:line="240" w:lineRule="auto"/>
              <w:jc w:val="left"/>
              <w:rPr>
                <w:rFonts w:cs="Arial"/>
                <w:bCs/>
                <w:szCs w:val="20"/>
              </w:rPr>
            </w:pPr>
            <w:r w:rsidRPr="00B858B4">
              <w:rPr>
                <w:rFonts w:cs="Arial"/>
                <w:bCs/>
                <w:szCs w:val="20"/>
              </w:rPr>
              <w:t>Tržaška cesta 21, 1000 Ljubljana,</w:t>
            </w:r>
          </w:p>
          <w:p w14:paraId="0A607E49" w14:textId="77777777" w:rsidR="00310AF8" w:rsidRPr="00B858B4" w:rsidRDefault="00310AF8" w:rsidP="002053B5">
            <w:pPr>
              <w:spacing w:line="240" w:lineRule="auto"/>
              <w:jc w:val="left"/>
              <w:rPr>
                <w:rFonts w:cs="Arial"/>
                <w:bCs/>
                <w:szCs w:val="20"/>
              </w:rPr>
            </w:pPr>
          </w:p>
          <w:p w14:paraId="32D97E60" w14:textId="77777777" w:rsidR="00310AF8" w:rsidRPr="00B858B4" w:rsidRDefault="00310AF8" w:rsidP="002053B5">
            <w:pPr>
              <w:spacing w:line="240" w:lineRule="auto"/>
              <w:jc w:val="left"/>
              <w:rPr>
                <w:rFonts w:cs="Arial"/>
                <w:bCs/>
                <w:szCs w:val="20"/>
              </w:rPr>
            </w:pPr>
            <w:r w:rsidRPr="00B858B4">
              <w:rPr>
                <w:rFonts w:cs="Arial"/>
                <w:bCs/>
                <w:szCs w:val="20"/>
              </w:rPr>
              <w:t>ki ga zastopa Boštjan Koritnik, minister</w:t>
            </w:r>
          </w:p>
        </w:tc>
        <w:tc>
          <w:tcPr>
            <w:tcW w:w="2500" w:type="pct"/>
          </w:tcPr>
          <w:p w14:paraId="5CD20A21" w14:textId="77777777" w:rsidR="00310AF8" w:rsidRPr="00B858B4" w:rsidRDefault="00310AF8" w:rsidP="002053B5">
            <w:pPr>
              <w:spacing w:line="240" w:lineRule="auto"/>
              <w:jc w:val="left"/>
              <w:rPr>
                <w:rFonts w:cs="Arial"/>
                <w:bCs/>
                <w:szCs w:val="20"/>
              </w:rPr>
            </w:pPr>
          </w:p>
        </w:tc>
      </w:tr>
      <w:tr w:rsidR="00310AF8" w:rsidRPr="00B858B4" w14:paraId="51737C21" w14:textId="77777777" w:rsidTr="00957D51">
        <w:trPr>
          <w:trHeight w:val="397"/>
        </w:trPr>
        <w:tc>
          <w:tcPr>
            <w:tcW w:w="2500" w:type="pct"/>
          </w:tcPr>
          <w:p w14:paraId="017DBCBD" w14:textId="77777777" w:rsidR="00310AF8" w:rsidRPr="00B858B4" w:rsidRDefault="00310AF8" w:rsidP="002053B5">
            <w:pPr>
              <w:spacing w:line="240" w:lineRule="auto"/>
              <w:jc w:val="left"/>
              <w:rPr>
                <w:rFonts w:cs="Arial"/>
                <w:bCs/>
                <w:szCs w:val="20"/>
              </w:rPr>
            </w:pPr>
            <w:r w:rsidRPr="00B858B4">
              <w:rPr>
                <w:rFonts w:cs="Arial"/>
                <w:bCs/>
                <w:szCs w:val="20"/>
              </w:rPr>
              <w:t>Davčna št: 91838983</w:t>
            </w:r>
          </w:p>
        </w:tc>
        <w:tc>
          <w:tcPr>
            <w:tcW w:w="2500" w:type="pct"/>
          </w:tcPr>
          <w:p w14:paraId="4FBE4540" w14:textId="77777777" w:rsidR="00310AF8" w:rsidRPr="00B858B4" w:rsidRDefault="00310AF8" w:rsidP="002053B5">
            <w:pPr>
              <w:spacing w:line="240" w:lineRule="auto"/>
              <w:jc w:val="left"/>
              <w:rPr>
                <w:rFonts w:cs="Arial"/>
                <w:bCs/>
                <w:szCs w:val="20"/>
              </w:rPr>
            </w:pPr>
            <w:r w:rsidRPr="00B858B4">
              <w:rPr>
                <w:rFonts w:cs="Arial"/>
                <w:bCs/>
                <w:szCs w:val="20"/>
              </w:rPr>
              <w:t>Telefon: 01 478 83 30</w:t>
            </w:r>
          </w:p>
        </w:tc>
      </w:tr>
      <w:tr w:rsidR="00310AF8" w:rsidRPr="00B858B4" w14:paraId="2A850E71" w14:textId="77777777" w:rsidTr="00957D51">
        <w:trPr>
          <w:trHeight w:val="397"/>
        </w:trPr>
        <w:tc>
          <w:tcPr>
            <w:tcW w:w="2500" w:type="pct"/>
          </w:tcPr>
          <w:p w14:paraId="566DE158" w14:textId="77777777" w:rsidR="00310AF8" w:rsidRPr="00B858B4" w:rsidRDefault="00310AF8" w:rsidP="002053B5">
            <w:pPr>
              <w:spacing w:line="240" w:lineRule="auto"/>
              <w:jc w:val="left"/>
              <w:rPr>
                <w:rFonts w:cs="Arial"/>
                <w:bCs/>
                <w:szCs w:val="20"/>
              </w:rPr>
            </w:pPr>
            <w:r w:rsidRPr="00B858B4">
              <w:rPr>
                <w:rFonts w:cs="Arial"/>
                <w:bCs/>
                <w:szCs w:val="20"/>
              </w:rPr>
              <w:t>Matična št.: 2482762000</w:t>
            </w:r>
          </w:p>
        </w:tc>
        <w:tc>
          <w:tcPr>
            <w:tcW w:w="2500" w:type="pct"/>
          </w:tcPr>
          <w:p w14:paraId="506AC143" w14:textId="77777777" w:rsidR="00310AF8" w:rsidRPr="00B858B4" w:rsidRDefault="00310AF8" w:rsidP="002053B5">
            <w:pPr>
              <w:spacing w:line="240" w:lineRule="auto"/>
              <w:jc w:val="left"/>
              <w:rPr>
                <w:rFonts w:cs="Arial"/>
                <w:bCs/>
                <w:szCs w:val="20"/>
              </w:rPr>
            </w:pPr>
          </w:p>
        </w:tc>
      </w:tr>
      <w:tr w:rsidR="00310AF8" w:rsidRPr="00B858B4" w14:paraId="7C5FA563" w14:textId="77777777" w:rsidTr="00957D51">
        <w:trPr>
          <w:trHeight w:val="397"/>
        </w:trPr>
        <w:tc>
          <w:tcPr>
            <w:tcW w:w="2500" w:type="pct"/>
          </w:tcPr>
          <w:p w14:paraId="4D87DC7E" w14:textId="77777777" w:rsidR="00310AF8" w:rsidRPr="00B858B4" w:rsidRDefault="00310AF8" w:rsidP="002053B5">
            <w:pPr>
              <w:spacing w:line="240" w:lineRule="auto"/>
              <w:jc w:val="left"/>
              <w:rPr>
                <w:rFonts w:cs="Arial"/>
                <w:bCs/>
                <w:szCs w:val="20"/>
              </w:rPr>
            </w:pPr>
            <w:r w:rsidRPr="00B858B4">
              <w:rPr>
                <w:rFonts w:cs="Arial"/>
                <w:bCs/>
                <w:szCs w:val="20"/>
              </w:rPr>
              <w:t>Transakcijski račun: SI56 0110 0630 0109 972</w:t>
            </w:r>
          </w:p>
        </w:tc>
        <w:tc>
          <w:tcPr>
            <w:tcW w:w="2500" w:type="pct"/>
          </w:tcPr>
          <w:p w14:paraId="7022A6A3" w14:textId="77777777" w:rsidR="00310AF8" w:rsidRPr="00B858B4" w:rsidRDefault="00310AF8" w:rsidP="002053B5">
            <w:pPr>
              <w:spacing w:line="240" w:lineRule="auto"/>
              <w:jc w:val="left"/>
              <w:rPr>
                <w:rFonts w:cs="Arial"/>
                <w:bCs/>
                <w:szCs w:val="20"/>
              </w:rPr>
            </w:pPr>
            <w:r w:rsidRPr="00B858B4">
              <w:rPr>
                <w:rFonts w:cs="Arial"/>
                <w:bCs/>
                <w:szCs w:val="20"/>
              </w:rPr>
              <w:t xml:space="preserve">E-pošta: </w:t>
            </w:r>
            <w:hyperlink r:id="rId8" w:history="1">
              <w:r w:rsidRPr="00B858B4">
                <w:rPr>
                  <w:rStyle w:val="Hiperpovezava"/>
                  <w:rFonts w:cs="Arial"/>
                  <w:bCs/>
                  <w:szCs w:val="20"/>
                </w:rPr>
                <w:t>gp.mju@gov.si</w:t>
              </w:r>
            </w:hyperlink>
          </w:p>
        </w:tc>
      </w:tr>
    </w:tbl>
    <w:p w14:paraId="7C58AFA3" w14:textId="77777777" w:rsidR="00310AF8" w:rsidRPr="00B858B4" w:rsidRDefault="00310AF8" w:rsidP="002053B5">
      <w:pPr>
        <w:spacing w:before="120" w:after="120" w:line="240" w:lineRule="auto"/>
        <w:rPr>
          <w:rFonts w:cs="Arial"/>
          <w:bCs/>
          <w:szCs w:val="20"/>
        </w:rPr>
      </w:pPr>
      <w:r w:rsidRPr="00B858B4">
        <w:rPr>
          <w:rFonts w:cs="Arial"/>
          <w:bCs/>
        </w:rPr>
        <w:t>in</w:t>
      </w:r>
    </w:p>
    <w:tbl>
      <w:tblPr>
        <w:tblStyle w:val="Tabelamrea"/>
        <w:tblW w:w="5000" w:type="pct"/>
        <w:tblLook w:val="0020" w:firstRow="1" w:lastRow="0" w:firstColumn="0" w:lastColumn="0" w:noHBand="0" w:noVBand="0"/>
      </w:tblPr>
      <w:tblGrid>
        <w:gridCol w:w="4530"/>
        <w:gridCol w:w="4530"/>
      </w:tblGrid>
      <w:tr w:rsidR="00310AF8" w:rsidRPr="00B858B4" w14:paraId="2EA2A19C" w14:textId="77777777" w:rsidTr="00957D51">
        <w:trPr>
          <w:trHeight w:val="397"/>
        </w:trPr>
        <w:tc>
          <w:tcPr>
            <w:tcW w:w="2500" w:type="pct"/>
          </w:tcPr>
          <w:p w14:paraId="7156F6F9" w14:textId="6B7E0F12" w:rsidR="00310AF8" w:rsidRPr="00B858B4" w:rsidRDefault="00310AF8" w:rsidP="002053B5">
            <w:pPr>
              <w:spacing w:line="240" w:lineRule="auto"/>
              <w:rPr>
                <w:rFonts w:cs="Arial"/>
                <w:bCs/>
                <w:szCs w:val="20"/>
              </w:rPr>
            </w:pPr>
            <w:r w:rsidRPr="00B858B4">
              <w:rPr>
                <w:rFonts w:cs="Arial"/>
                <w:bCs/>
                <w:szCs w:val="20"/>
              </w:rPr>
              <w:t>Zavarovalni posrednik:</w:t>
            </w:r>
          </w:p>
        </w:tc>
        <w:tc>
          <w:tcPr>
            <w:tcW w:w="2500" w:type="pct"/>
          </w:tcPr>
          <w:p w14:paraId="304DAAEA" w14:textId="50EBB0F4" w:rsidR="00310AF8" w:rsidRPr="00B858B4" w:rsidRDefault="00310AF8" w:rsidP="002053B5">
            <w:pPr>
              <w:spacing w:line="240" w:lineRule="auto"/>
              <w:rPr>
                <w:rFonts w:cs="Arial"/>
                <w:bCs/>
                <w:szCs w:val="20"/>
              </w:rPr>
            </w:pPr>
            <w:r w:rsidRPr="00B858B4">
              <w:rPr>
                <w:rFonts w:cs="Arial"/>
                <w:bCs/>
                <w:szCs w:val="20"/>
              </w:rPr>
              <w:t xml:space="preserve">Podpisnik pogodbe: </w:t>
            </w:r>
          </w:p>
        </w:tc>
      </w:tr>
      <w:tr w:rsidR="00310AF8" w:rsidRPr="00CE4165" w14:paraId="297821EF" w14:textId="77777777" w:rsidTr="00957D51">
        <w:trPr>
          <w:trHeight w:val="397"/>
        </w:trPr>
        <w:tc>
          <w:tcPr>
            <w:tcW w:w="2500" w:type="pct"/>
          </w:tcPr>
          <w:p w14:paraId="301EA5E7" w14:textId="77777777" w:rsidR="00310AF8" w:rsidRDefault="00310AF8" w:rsidP="002053B5">
            <w:pPr>
              <w:spacing w:line="240" w:lineRule="auto"/>
              <w:rPr>
                <w:rFonts w:cs="Arial"/>
              </w:rPr>
            </w:pPr>
            <w:r>
              <w:fldChar w:fldCharType="begin">
                <w:ffData>
                  <w:name w:val="Besedilo50"/>
                  <w:enabled/>
                  <w:calcOnExit w:val="0"/>
                  <w:textInput/>
                </w:ffData>
              </w:fldChar>
            </w:r>
            <w:r>
              <w:instrText xml:space="preserve"> FORMTEXT </w:instrText>
            </w:r>
            <w:r>
              <w:fldChar w:fldCharType="separate"/>
            </w:r>
            <w:r>
              <w:t>     </w:t>
            </w:r>
            <w:r>
              <w:fldChar w:fldCharType="end"/>
            </w:r>
          </w:p>
          <w:p w14:paraId="22CF6CA8" w14:textId="77777777" w:rsidR="00310AF8" w:rsidRPr="00CE4165" w:rsidRDefault="00310AF8" w:rsidP="002053B5">
            <w:pPr>
              <w:spacing w:line="240" w:lineRule="auto"/>
              <w:rPr>
                <w:rFonts w:cs="Arial"/>
                <w:szCs w:val="20"/>
              </w:rPr>
            </w:pPr>
          </w:p>
          <w:p w14:paraId="0A88256D" w14:textId="77777777" w:rsidR="00310AF8" w:rsidRPr="00841EFC" w:rsidRDefault="00310AF8" w:rsidP="002053B5">
            <w:pPr>
              <w:spacing w:line="240" w:lineRule="auto"/>
              <w:rPr>
                <w:rFonts w:cs="Arial"/>
                <w:szCs w:val="20"/>
              </w:rPr>
            </w:pPr>
            <w:r w:rsidRPr="00CE4165">
              <w:rPr>
                <w:rFonts w:cs="Arial"/>
                <w:szCs w:val="20"/>
              </w:rPr>
              <w:t>ki ga zastopa</w:t>
            </w:r>
            <w:r>
              <w:rPr>
                <w:rFonts w:cs="Arial"/>
                <w:szCs w:val="20"/>
              </w:rPr>
              <w:t xml:space="preserve"> </w:t>
            </w:r>
            <w:r>
              <w:fldChar w:fldCharType="begin">
                <w:ffData>
                  <w:name w:val="Besedilo50"/>
                  <w:enabled/>
                  <w:calcOnExit w:val="0"/>
                  <w:textInput/>
                </w:ffData>
              </w:fldChar>
            </w:r>
            <w:r>
              <w:instrText xml:space="preserve"> FORMTEXT </w:instrText>
            </w:r>
            <w:r>
              <w:fldChar w:fldCharType="separate"/>
            </w:r>
            <w:r>
              <w:t>     </w:t>
            </w:r>
            <w:r>
              <w:fldChar w:fldCharType="end"/>
            </w:r>
          </w:p>
        </w:tc>
        <w:tc>
          <w:tcPr>
            <w:tcW w:w="2500" w:type="pct"/>
          </w:tcPr>
          <w:p w14:paraId="24108983" w14:textId="77777777" w:rsidR="00310AF8" w:rsidRPr="00CE4165" w:rsidRDefault="00310AF8" w:rsidP="002053B5">
            <w:pPr>
              <w:spacing w:line="240" w:lineRule="auto"/>
              <w:rPr>
                <w:rFonts w:cs="Arial"/>
                <w:szCs w:val="20"/>
              </w:rPr>
            </w:pPr>
          </w:p>
        </w:tc>
      </w:tr>
      <w:tr w:rsidR="00310AF8" w:rsidRPr="00CE4165" w14:paraId="1C32EB3A" w14:textId="77777777" w:rsidTr="00957D51">
        <w:trPr>
          <w:trHeight w:val="397"/>
        </w:trPr>
        <w:tc>
          <w:tcPr>
            <w:tcW w:w="2500" w:type="pct"/>
          </w:tcPr>
          <w:p w14:paraId="00BAA246" w14:textId="77777777" w:rsidR="00310AF8" w:rsidRPr="00841EFC" w:rsidRDefault="00310AF8" w:rsidP="002053B5">
            <w:pPr>
              <w:spacing w:line="240" w:lineRule="auto"/>
              <w:jc w:val="left"/>
              <w:rPr>
                <w:rFonts w:cs="Arial"/>
              </w:rPr>
            </w:pPr>
            <w:r w:rsidRPr="00CE4165">
              <w:rPr>
                <w:rFonts w:cs="Arial"/>
                <w:szCs w:val="20"/>
              </w:rPr>
              <w:t xml:space="preserve">Davčna št: </w:t>
            </w:r>
            <w:r>
              <w:fldChar w:fldCharType="begin">
                <w:ffData>
                  <w:name w:val="Besedilo50"/>
                  <w:enabled/>
                  <w:calcOnExit w:val="0"/>
                  <w:textInput/>
                </w:ffData>
              </w:fldChar>
            </w:r>
            <w:r>
              <w:instrText xml:space="preserve"> FORMTEXT </w:instrText>
            </w:r>
            <w:r>
              <w:fldChar w:fldCharType="separate"/>
            </w:r>
            <w:r>
              <w:t>     </w:t>
            </w:r>
            <w:r>
              <w:fldChar w:fldCharType="end"/>
            </w:r>
          </w:p>
        </w:tc>
        <w:tc>
          <w:tcPr>
            <w:tcW w:w="2500" w:type="pct"/>
          </w:tcPr>
          <w:p w14:paraId="12EFFFBF" w14:textId="77777777" w:rsidR="00310AF8" w:rsidRPr="00841EFC" w:rsidRDefault="00310AF8" w:rsidP="002053B5">
            <w:pPr>
              <w:spacing w:line="240" w:lineRule="auto"/>
              <w:jc w:val="left"/>
              <w:rPr>
                <w:rFonts w:cs="Arial"/>
              </w:rPr>
            </w:pPr>
            <w:r w:rsidRPr="00CE4165">
              <w:rPr>
                <w:rFonts w:cs="Arial"/>
                <w:szCs w:val="20"/>
              </w:rPr>
              <w:t xml:space="preserve">Telefon: </w:t>
            </w:r>
            <w:r>
              <w:fldChar w:fldCharType="begin">
                <w:ffData>
                  <w:name w:val="Besedilo50"/>
                  <w:enabled/>
                  <w:calcOnExit w:val="0"/>
                  <w:textInput/>
                </w:ffData>
              </w:fldChar>
            </w:r>
            <w:r>
              <w:instrText xml:space="preserve"> FORMTEXT </w:instrText>
            </w:r>
            <w:r>
              <w:fldChar w:fldCharType="separate"/>
            </w:r>
            <w:r>
              <w:t>     </w:t>
            </w:r>
            <w:r>
              <w:fldChar w:fldCharType="end"/>
            </w:r>
          </w:p>
        </w:tc>
      </w:tr>
      <w:tr w:rsidR="00310AF8" w:rsidRPr="00CE4165" w14:paraId="7F4BB260" w14:textId="77777777" w:rsidTr="00957D51">
        <w:trPr>
          <w:trHeight w:val="397"/>
        </w:trPr>
        <w:tc>
          <w:tcPr>
            <w:tcW w:w="2500" w:type="pct"/>
          </w:tcPr>
          <w:p w14:paraId="6876CED2" w14:textId="77777777" w:rsidR="00310AF8" w:rsidRPr="00841EFC" w:rsidRDefault="00310AF8" w:rsidP="002053B5">
            <w:pPr>
              <w:spacing w:line="240" w:lineRule="auto"/>
              <w:jc w:val="left"/>
              <w:rPr>
                <w:rFonts w:cs="Arial"/>
              </w:rPr>
            </w:pPr>
            <w:r w:rsidRPr="00CE4165">
              <w:rPr>
                <w:rFonts w:cs="Arial"/>
                <w:szCs w:val="20"/>
              </w:rPr>
              <w:t xml:space="preserve">Matična št.: </w:t>
            </w:r>
            <w:r>
              <w:fldChar w:fldCharType="begin">
                <w:ffData>
                  <w:name w:val="Besedilo50"/>
                  <w:enabled/>
                  <w:calcOnExit w:val="0"/>
                  <w:textInput/>
                </w:ffData>
              </w:fldChar>
            </w:r>
            <w:r>
              <w:instrText xml:space="preserve"> FORMTEXT </w:instrText>
            </w:r>
            <w:r>
              <w:fldChar w:fldCharType="separate"/>
            </w:r>
            <w:r>
              <w:t>     </w:t>
            </w:r>
            <w:r>
              <w:fldChar w:fldCharType="end"/>
            </w:r>
          </w:p>
        </w:tc>
        <w:tc>
          <w:tcPr>
            <w:tcW w:w="2500" w:type="pct"/>
          </w:tcPr>
          <w:p w14:paraId="30E94012" w14:textId="77777777" w:rsidR="00310AF8" w:rsidRPr="00CE4165" w:rsidRDefault="00310AF8" w:rsidP="002053B5">
            <w:pPr>
              <w:spacing w:line="240" w:lineRule="auto"/>
              <w:jc w:val="left"/>
              <w:rPr>
                <w:rFonts w:cs="Arial"/>
                <w:szCs w:val="20"/>
              </w:rPr>
            </w:pPr>
          </w:p>
        </w:tc>
      </w:tr>
      <w:tr w:rsidR="00310AF8" w:rsidRPr="00CE4165" w14:paraId="11D92B02" w14:textId="77777777" w:rsidTr="00957D51">
        <w:trPr>
          <w:trHeight w:val="397"/>
        </w:trPr>
        <w:tc>
          <w:tcPr>
            <w:tcW w:w="2500" w:type="pct"/>
          </w:tcPr>
          <w:p w14:paraId="160703CA" w14:textId="77777777" w:rsidR="00310AF8" w:rsidRPr="00841EFC" w:rsidRDefault="00310AF8" w:rsidP="002053B5">
            <w:pPr>
              <w:spacing w:line="240" w:lineRule="auto"/>
              <w:jc w:val="left"/>
              <w:rPr>
                <w:rFonts w:cs="Arial"/>
              </w:rPr>
            </w:pPr>
            <w:r w:rsidRPr="00CE4165">
              <w:rPr>
                <w:rFonts w:cs="Arial"/>
                <w:szCs w:val="20"/>
              </w:rPr>
              <w:t xml:space="preserve">Transakcijski račun: </w:t>
            </w:r>
            <w:r>
              <w:fldChar w:fldCharType="begin">
                <w:ffData>
                  <w:name w:val="Besedilo50"/>
                  <w:enabled/>
                  <w:calcOnExit w:val="0"/>
                  <w:textInput/>
                </w:ffData>
              </w:fldChar>
            </w:r>
            <w:r>
              <w:instrText xml:space="preserve"> FORMTEXT </w:instrText>
            </w:r>
            <w:r>
              <w:fldChar w:fldCharType="separate"/>
            </w:r>
            <w:r>
              <w:t>     </w:t>
            </w:r>
            <w:r>
              <w:fldChar w:fldCharType="end"/>
            </w:r>
          </w:p>
        </w:tc>
        <w:tc>
          <w:tcPr>
            <w:tcW w:w="2500" w:type="pct"/>
          </w:tcPr>
          <w:p w14:paraId="26291A0D" w14:textId="77777777" w:rsidR="00310AF8" w:rsidRPr="00841EFC" w:rsidRDefault="00310AF8" w:rsidP="002053B5">
            <w:pPr>
              <w:spacing w:line="240" w:lineRule="auto"/>
              <w:jc w:val="left"/>
              <w:rPr>
                <w:rFonts w:cs="Arial"/>
              </w:rPr>
            </w:pPr>
            <w:r w:rsidRPr="00CE4165">
              <w:rPr>
                <w:rFonts w:cs="Arial"/>
                <w:szCs w:val="20"/>
              </w:rPr>
              <w:t xml:space="preserve">E-pošta: </w:t>
            </w:r>
            <w:r>
              <w:fldChar w:fldCharType="begin">
                <w:ffData>
                  <w:name w:val="Besedilo50"/>
                  <w:enabled/>
                  <w:calcOnExit w:val="0"/>
                  <w:textInput/>
                </w:ffData>
              </w:fldChar>
            </w:r>
            <w:r>
              <w:instrText xml:space="preserve"> FORMTEXT </w:instrText>
            </w:r>
            <w:r>
              <w:fldChar w:fldCharType="separate"/>
            </w:r>
            <w:r>
              <w:t>     </w:t>
            </w:r>
            <w:r>
              <w:fldChar w:fldCharType="end"/>
            </w:r>
          </w:p>
        </w:tc>
      </w:tr>
    </w:tbl>
    <w:p w14:paraId="51389C05" w14:textId="77777777" w:rsidR="001B2BD2" w:rsidRDefault="001B2BD2" w:rsidP="00A854CB">
      <w:pPr>
        <w:spacing w:before="120" w:after="120" w:line="240" w:lineRule="auto"/>
        <w:rPr>
          <w:rFonts w:cs="Arial"/>
          <w:szCs w:val="20"/>
        </w:rPr>
      </w:pPr>
    </w:p>
    <w:p w14:paraId="753A185F" w14:textId="3C6D8949" w:rsidR="00F95EF1" w:rsidRPr="00A854CB" w:rsidRDefault="00F95EF1" w:rsidP="00A854CB">
      <w:pPr>
        <w:spacing w:before="120" w:after="120" w:line="240" w:lineRule="auto"/>
        <w:rPr>
          <w:rFonts w:cs="Arial"/>
          <w:szCs w:val="20"/>
        </w:rPr>
      </w:pPr>
      <w:r w:rsidRPr="00A854CB">
        <w:rPr>
          <w:rFonts w:cs="Arial"/>
          <w:szCs w:val="20"/>
        </w:rPr>
        <w:t>s</w:t>
      </w:r>
      <w:r w:rsidR="00F567AE" w:rsidRPr="00A854CB">
        <w:rPr>
          <w:rFonts w:cs="Arial"/>
          <w:szCs w:val="20"/>
        </w:rPr>
        <w:t>klepata</w:t>
      </w:r>
    </w:p>
    <w:p w14:paraId="53E57243" w14:textId="03C6583E" w:rsidR="00025AA9" w:rsidRDefault="009950AB" w:rsidP="00310AF8">
      <w:pPr>
        <w:pStyle w:val="Naslov"/>
        <w:spacing w:line="260" w:lineRule="atLeast"/>
        <w:rPr>
          <w:rFonts w:cs="Arial"/>
        </w:rPr>
      </w:pPr>
      <w:r>
        <w:rPr>
          <w:rFonts w:cs="Arial"/>
        </w:rPr>
        <w:t>POGODB</w:t>
      </w:r>
      <w:r w:rsidR="00F95EF1">
        <w:rPr>
          <w:rFonts w:cs="Arial"/>
        </w:rPr>
        <w:t>o</w:t>
      </w:r>
      <w:r>
        <w:rPr>
          <w:rFonts w:cs="Arial"/>
        </w:rPr>
        <w:t xml:space="preserve"> O zavarovalnem posredovanju št. </w:t>
      </w:r>
      <w:r w:rsidRPr="00800BA6">
        <w:rPr>
          <w:rFonts w:cs="Arial"/>
        </w:rPr>
        <w:fldChar w:fldCharType="begin">
          <w:ffData>
            <w:name w:val="Besedilo49"/>
            <w:enabled/>
            <w:calcOnExit w:val="0"/>
            <w:textInput/>
          </w:ffData>
        </w:fldChar>
      </w:r>
      <w:r w:rsidRPr="00800BA6">
        <w:rPr>
          <w:rFonts w:cs="Arial"/>
        </w:rPr>
        <w:instrText xml:space="preserve"> FORMTEXT </w:instrText>
      </w:r>
      <w:r w:rsidRPr="00800BA6">
        <w:rPr>
          <w:rFonts w:cs="Arial"/>
        </w:rPr>
      </w:r>
      <w:r w:rsidRPr="00800BA6">
        <w:rPr>
          <w:rFonts w:cs="Arial"/>
        </w:rPr>
        <w:fldChar w:fldCharType="separate"/>
      </w:r>
      <w:r w:rsidRPr="00800BA6">
        <w:rPr>
          <w:rFonts w:eastAsia="Arial Unicode MS" w:cs="Arial"/>
          <w:noProof/>
        </w:rPr>
        <w:t> </w:t>
      </w:r>
      <w:r w:rsidRPr="00800BA6">
        <w:rPr>
          <w:rFonts w:eastAsia="Arial Unicode MS" w:cs="Arial"/>
          <w:noProof/>
        </w:rPr>
        <w:t> </w:t>
      </w:r>
      <w:r w:rsidRPr="00800BA6">
        <w:rPr>
          <w:rFonts w:eastAsia="Arial Unicode MS" w:cs="Arial"/>
          <w:noProof/>
        </w:rPr>
        <w:t> </w:t>
      </w:r>
      <w:r w:rsidRPr="00800BA6">
        <w:rPr>
          <w:rFonts w:eastAsia="Arial Unicode MS" w:cs="Arial"/>
          <w:noProof/>
        </w:rPr>
        <w:t> </w:t>
      </w:r>
      <w:r w:rsidRPr="00800BA6">
        <w:rPr>
          <w:rFonts w:eastAsia="Arial Unicode MS" w:cs="Arial"/>
          <w:noProof/>
        </w:rPr>
        <w:t> </w:t>
      </w:r>
      <w:r w:rsidRPr="00800BA6">
        <w:rPr>
          <w:rFonts w:cs="Arial"/>
        </w:rPr>
        <w:fldChar w:fldCharType="end"/>
      </w:r>
    </w:p>
    <w:p w14:paraId="6B33EFA1" w14:textId="77777777" w:rsidR="001B2BD2" w:rsidRPr="001B2BD2" w:rsidRDefault="001B2BD2" w:rsidP="001B2BD2"/>
    <w:p w14:paraId="245D60FD" w14:textId="77777777" w:rsidR="001C3827" w:rsidRPr="008C422E" w:rsidRDefault="001C3827" w:rsidP="008C422E">
      <w:pPr>
        <w:pStyle w:val="Naslov1"/>
        <w:numPr>
          <w:ilvl w:val="0"/>
          <w:numId w:val="6"/>
        </w:numPr>
        <w:shd w:val="clear" w:color="auto" w:fill="FFFFFF"/>
        <w:tabs>
          <w:tab w:val="num" w:pos="0"/>
        </w:tabs>
        <w:suppressAutoHyphens/>
        <w:spacing w:before="240" w:beforeAutospacing="0" w:after="120" w:afterAutospacing="0"/>
        <w:rPr>
          <w:kern w:val="1"/>
          <w:lang w:eastAsia="sl-SI"/>
        </w:rPr>
      </w:pPr>
      <w:r w:rsidRPr="008C422E">
        <w:rPr>
          <w:kern w:val="1"/>
          <w:lang w:eastAsia="sl-SI"/>
        </w:rPr>
        <w:t>uvodne določbe</w:t>
      </w:r>
    </w:p>
    <w:p w14:paraId="2D5E8BEC" w14:textId="77777777" w:rsidR="001C3827" w:rsidRPr="00800BA6" w:rsidRDefault="001C3827" w:rsidP="008C422E">
      <w:pPr>
        <w:pStyle w:val="pogodbaleni"/>
        <w:numPr>
          <w:ilvl w:val="0"/>
          <w:numId w:val="5"/>
        </w:numPr>
        <w:suppressAutoHyphens/>
        <w:ind w:left="720"/>
        <w:rPr>
          <w:rFonts w:cs="Arial"/>
        </w:rPr>
      </w:pPr>
      <w:r w:rsidRPr="00800BA6">
        <w:rPr>
          <w:rFonts w:cs="Arial"/>
        </w:rPr>
        <w:t>člen</w:t>
      </w:r>
    </w:p>
    <w:p w14:paraId="1F2AB78D" w14:textId="77777777" w:rsidR="001C3827" w:rsidRPr="00800BA6" w:rsidRDefault="002D5F14" w:rsidP="008774B2">
      <w:pPr>
        <w:rPr>
          <w:rFonts w:cs="Arial"/>
        </w:rPr>
      </w:pPr>
      <w:r>
        <w:rPr>
          <w:rFonts w:cs="Arial"/>
        </w:rPr>
        <w:t>Pogodbeni stranki</w:t>
      </w:r>
      <w:r w:rsidR="001C3827" w:rsidRPr="00800BA6">
        <w:rPr>
          <w:rFonts w:cs="Arial"/>
        </w:rPr>
        <w:t xml:space="preserve"> ugotavljata:</w:t>
      </w:r>
    </w:p>
    <w:p w14:paraId="44D05565" w14:textId="332125BA" w:rsidR="001C3827" w:rsidRDefault="001C3827" w:rsidP="00310AF8">
      <w:pPr>
        <w:numPr>
          <w:ilvl w:val="0"/>
          <w:numId w:val="7"/>
        </w:numPr>
        <w:suppressAutoHyphens/>
        <w:spacing w:line="240" w:lineRule="auto"/>
        <w:rPr>
          <w:rFonts w:eastAsia="Times New Roman" w:cs="Arial"/>
          <w:szCs w:val="20"/>
          <w:lang w:eastAsia="sl-SI"/>
        </w:rPr>
      </w:pPr>
      <w:r w:rsidRPr="008C422E">
        <w:rPr>
          <w:rFonts w:eastAsia="Times New Roman" w:cs="Arial"/>
          <w:szCs w:val="20"/>
          <w:lang w:eastAsia="sl-SI"/>
        </w:rPr>
        <w:t xml:space="preserve">da </w:t>
      </w:r>
      <w:r w:rsidR="00E60323" w:rsidRPr="008C422E">
        <w:rPr>
          <w:rFonts w:eastAsia="Times New Roman" w:cs="Arial"/>
          <w:szCs w:val="20"/>
          <w:lang w:eastAsia="sl-SI"/>
        </w:rPr>
        <w:t xml:space="preserve">bo </w:t>
      </w:r>
      <w:r w:rsidR="00CF7365">
        <w:rPr>
          <w:rFonts w:eastAsia="Times New Roman" w:cs="Arial"/>
          <w:szCs w:val="20"/>
          <w:lang w:eastAsia="sl-SI"/>
        </w:rPr>
        <w:t xml:space="preserve">naročnik </w:t>
      </w:r>
      <w:r w:rsidR="00310AF8" w:rsidRPr="00310AF8">
        <w:rPr>
          <w:rFonts w:eastAsia="Times New Roman" w:cs="Arial"/>
          <w:szCs w:val="20"/>
          <w:lang w:eastAsia="sl-SI"/>
        </w:rPr>
        <w:t xml:space="preserve">na podlagi Sklepa Vlade Republike Slovenije št. 43000-5/2021/3 z dne 23. 12. 2021 (v nadaljevanju: Sklep) </w:t>
      </w:r>
      <w:r w:rsidR="00CF7365">
        <w:rPr>
          <w:rFonts w:eastAsia="Times New Roman" w:cs="Arial"/>
          <w:szCs w:val="20"/>
          <w:lang w:eastAsia="sl-SI"/>
        </w:rPr>
        <w:t xml:space="preserve">v letu 2022 </w:t>
      </w:r>
      <w:r w:rsidR="008C422E" w:rsidRPr="00310AF8">
        <w:rPr>
          <w:rFonts w:eastAsia="Times New Roman" w:cs="Arial"/>
          <w:szCs w:val="20"/>
          <w:lang w:eastAsia="sl-SI"/>
        </w:rPr>
        <w:t xml:space="preserve">začel z izvedbo postopka </w:t>
      </w:r>
      <w:r w:rsidR="00A75CA2" w:rsidRPr="00310AF8">
        <w:rPr>
          <w:rFonts w:eastAsia="Times New Roman" w:cs="Arial"/>
          <w:szCs w:val="20"/>
          <w:lang w:eastAsia="sl-SI"/>
        </w:rPr>
        <w:t>oddaje skupnega</w:t>
      </w:r>
      <w:r w:rsidR="0013571A" w:rsidRPr="00310AF8">
        <w:rPr>
          <w:rFonts w:eastAsia="Times New Roman" w:cs="Arial"/>
          <w:szCs w:val="20"/>
          <w:lang w:eastAsia="sl-SI"/>
        </w:rPr>
        <w:t xml:space="preserve"> javnega naročila </w:t>
      </w:r>
      <w:r w:rsidR="00E73BFD" w:rsidRPr="00310AF8">
        <w:rPr>
          <w:rFonts w:eastAsia="Times New Roman" w:cs="Arial"/>
          <w:szCs w:val="20"/>
          <w:lang w:eastAsia="sl-SI"/>
        </w:rPr>
        <w:t xml:space="preserve">za </w:t>
      </w:r>
      <w:r w:rsidR="008C422E" w:rsidRPr="00310AF8">
        <w:rPr>
          <w:rFonts w:eastAsia="Times New Roman" w:cs="Arial"/>
          <w:szCs w:val="20"/>
          <w:lang w:eastAsia="sl-SI"/>
        </w:rPr>
        <w:t>storitve avtomobilskega zavarovanja za obdobje 36 mesecev</w:t>
      </w:r>
      <w:r w:rsidR="00F126AB" w:rsidRPr="00310AF8">
        <w:rPr>
          <w:rFonts w:eastAsia="Times New Roman" w:cs="Arial"/>
          <w:szCs w:val="20"/>
          <w:lang w:eastAsia="sl-SI"/>
        </w:rPr>
        <w:t xml:space="preserve"> (v nadaljevanju: </w:t>
      </w:r>
      <w:r w:rsidR="008C422E" w:rsidRPr="00310AF8">
        <w:rPr>
          <w:rFonts w:eastAsia="Times New Roman" w:cs="Arial"/>
          <w:szCs w:val="20"/>
          <w:lang w:eastAsia="sl-SI"/>
        </w:rPr>
        <w:t xml:space="preserve">javno </w:t>
      </w:r>
      <w:r w:rsidR="00F126AB" w:rsidRPr="00310AF8">
        <w:rPr>
          <w:rFonts w:eastAsia="Times New Roman" w:cs="Arial"/>
          <w:szCs w:val="20"/>
          <w:lang w:eastAsia="sl-SI"/>
        </w:rPr>
        <w:t>naročilo)</w:t>
      </w:r>
      <w:r w:rsidR="00310AF8">
        <w:rPr>
          <w:rFonts w:eastAsia="Times New Roman" w:cs="Arial"/>
          <w:szCs w:val="20"/>
          <w:lang w:eastAsia="sl-SI"/>
        </w:rPr>
        <w:t>,</w:t>
      </w:r>
    </w:p>
    <w:p w14:paraId="1CD61297" w14:textId="611D4ED0" w:rsidR="00CF7365" w:rsidRPr="00CF7365" w:rsidRDefault="00CF7365" w:rsidP="008C422E">
      <w:pPr>
        <w:numPr>
          <w:ilvl w:val="0"/>
          <w:numId w:val="7"/>
        </w:numPr>
        <w:suppressAutoHyphens/>
        <w:spacing w:line="240" w:lineRule="auto"/>
        <w:rPr>
          <w:rFonts w:eastAsia="Times New Roman" w:cs="Arial"/>
          <w:szCs w:val="20"/>
          <w:lang w:eastAsia="sl-SI"/>
        </w:rPr>
      </w:pPr>
      <w:r>
        <w:rPr>
          <w:rFonts w:eastAsiaTheme="minorHAnsi" w:cs="Arial"/>
          <w:szCs w:val="20"/>
        </w:rPr>
        <w:t>da je naročnik izvedel postopek o</w:t>
      </w:r>
      <w:r w:rsidRPr="00962BBE">
        <w:rPr>
          <w:rFonts w:eastAsiaTheme="minorHAnsi" w:cs="Arial"/>
          <w:szCs w:val="20"/>
        </w:rPr>
        <w:t>ddaje javnega naročila</w:t>
      </w:r>
      <w:r>
        <w:rPr>
          <w:rFonts w:eastAsiaTheme="minorHAnsi" w:cs="Arial"/>
          <w:szCs w:val="20"/>
        </w:rPr>
        <w:t xml:space="preserve"> za</w:t>
      </w:r>
      <w:r w:rsidRPr="00CF7365">
        <w:t xml:space="preserve"> </w:t>
      </w:r>
      <w:r>
        <w:rPr>
          <w:rFonts w:eastAsiaTheme="minorHAnsi" w:cs="Arial"/>
          <w:szCs w:val="20"/>
        </w:rPr>
        <w:t>i</w:t>
      </w:r>
      <w:r w:rsidRPr="00CF7365">
        <w:rPr>
          <w:rFonts w:eastAsiaTheme="minorHAnsi" w:cs="Arial"/>
          <w:szCs w:val="20"/>
        </w:rPr>
        <w:t>zbir</w:t>
      </w:r>
      <w:r>
        <w:rPr>
          <w:rFonts w:eastAsiaTheme="minorHAnsi" w:cs="Arial"/>
          <w:szCs w:val="20"/>
        </w:rPr>
        <w:t>o</w:t>
      </w:r>
      <w:r w:rsidRPr="00CF7365">
        <w:rPr>
          <w:rFonts w:eastAsiaTheme="minorHAnsi" w:cs="Arial"/>
          <w:szCs w:val="20"/>
        </w:rPr>
        <w:t xml:space="preserve"> zavarovalnega posrednika </w:t>
      </w:r>
      <w:r w:rsidR="00A4570B">
        <w:rPr>
          <w:rFonts w:eastAsiaTheme="minorHAnsi" w:cs="Arial"/>
          <w:szCs w:val="20"/>
        </w:rPr>
        <w:t xml:space="preserve">za sodelovanje </w:t>
      </w:r>
      <w:r w:rsidRPr="00CF7365">
        <w:rPr>
          <w:rFonts w:eastAsiaTheme="minorHAnsi" w:cs="Arial"/>
          <w:szCs w:val="20"/>
        </w:rPr>
        <w:t>v postopku oddaje skupnega javnega naročila za storitve avtomobilskega zavarovanja</w:t>
      </w:r>
      <w:r>
        <w:rPr>
          <w:rFonts w:eastAsiaTheme="minorHAnsi" w:cs="Arial"/>
          <w:szCs w:val="20"/>
        </w:rPr>
        <w:t xml:space="preserve"> po odprtem postopku z oznako ODPZAvto-5/2022 </w:t>
      </w:r>
      <w:r w:rsidRPr="009A1933">
        <w:t xml:space="preserve">(objava obvestila o naročilu na </w:t>
      </w:r>
      <w:r w:rsidR="00A854CB">
        <w:t>p</w:t>
      </w:r>
      <w:r w:rsidRPr="009A1933">
        <w:t xml:space="preserve">ortalu javnih naročil dne </w:t>
      </w:r>
      <w:r w:rsidRPr="009A1933">
        <w:fldChar w:fldCharType="begin">
          <w:ffData>
            <w:name w:val="Besedilo48"/>
            <w:enabled/>
            <w:calcOnExit w:val="0"/>
            <w:textInput/>
          </w:ffData>
        </w:fldChar>
      </w:r>
      <w:r w:rsidRPr="009A1933">
        <w:instrText xml:space="preserve"> FORMTEXT </w:instrText>
      </w:r>
      <w:r w:rsidRPr="009A1933">
        <w:fldChar w:fldCharType="separate"/>
      </w:r>
      <w:r w:rsidRPr="009A1933">
        <w:t>     </w:t>
      </w:r>
      <w:r w:rsidRPr="009A1933">
        <w:fldChar w:fldCharType="end"/>
      </w:r>
      <w:r>
        <w:t xml:space="preserve"> </w:t>
      </w:r>
      <w:r w:rsidRPr="009A1933">
        <w:t xml:space="preserve">pod št. objave </w:t>
      </w:r>
      <w:r w:rsidRPr="009A1933">
        <w:fldChar w:fldCharType="begin">
          <w:ffData>
            <w:name w:val="Besedilo48"/>
            <w:enabled/>
            <w:calcOnExit w:val="0"/>
            <w:textInput/>
          </w:ffData>
        </w:fldChar>
      </w:r>
      <w:r w:rsidRPr="009A1933">
        <w:instrText xml:space="preserve"> FORMTEXT </w:instrText>
      </w:r>
      <w:r w:rsidRPr="009A1933">
        <w:fldChar w:fldCharType="separate"/>
      </w:r>
      <w:r w:rsidRPr="009A1933">
        <w:t> </w:t>
      </w:r>
      <w:r w:rsidRPr="009A1933">
        <w:t> </w:t>
      </w:r>
      <w:r w:rsidRPr="009A1933">
        <w:t> </w:t>
      </w:r>
      <w:r w:rsidRPr="009A1933">
        <w:t> </w:t>
      </w:r>
      <w:r w:rsidRPr="009A1933">
        <w:t> </w:t>
      </w:r>
      <w:r w:rsidRPr="009A1933">
        <w:fldChar w:fldCharType="end"/>
      </w:r>
      <w:r>
        <w:t xml:space="preserve"> </w:t>
      </w:r>
      <w:r w:rsidRPr="00546F3D">
        <w:t>in v Dodatku k Uradnemu listu EU z oznako</w:t>
      </w:r>
      <w:r w:rsidRPr="009A1933">
        <w:t xml:space="preserve"> </w:t>
      </w:r>
      <w:r w:rsidRPr="009A1933">
        <w:fldChar w:fldCharType="begin">
          <w:ffData>
            <w:name w:val="Besedilo50"/>
            <w:enabled/>
            <w:calcOnExit w:val="0"/>
            <w:textInput/>
          </w:ffData>
        </w:fldChar>
      </w:r>
      <w:r w:rsidRPr="009A1933">
        <w:instrText xml:space="preserve"> FORMTEXT </w:instrText>
      </w:r>
      <w:r w:rsidRPr="009A1933">
        <w:fldChar w:fldCharType="separate"/>
      </w:r>
      <w:r w:rsidRPr="009A1933">
        <w:t>     </w:t>
      </w:r>
      <w:r w:rsidRPr="009A1933">
        <w:fldChar w:fldCharType="end"/>
      </w:r>
      <w:r w:rsidRPr="009A1933">
        <w:t xml:space="preserve"> dne </w:t>
      </w:r>
      <w:r w:rsidRPr="009A1933">
        <w:fldChar w:fldCharType="begin">
          <w:ffData>
            <w:name w:val="Besedilo50"/>
            <w:enabled/>
            <w:calcOnExit w:val="0"/>
            <w:textInput/>
          </w:ffData>
        </w:fldChar>
      </w:r>
      <w:r w:rsidRPr="009A1933">
        <w:instrText xml:space="preserve"> FORMTEXT </w:instrText>
      </w:r>
      <w:r w:rsidRPr="009A1933">
        <w:fldChar w:fldCharType="separate"/>
      </w:r>
      <w:r w:rsidRPr="009A1933">
        <w:t>     </w:t>
      </w:r>
      <w:r w:rsidRPr="009A1933">
        <w:fldChar w:fldCharType="end"/>
      </w:r>
      <w:r w:rsidRPr="009A1933">
        <w:t>);</w:t>
      </w:r>
    </w:p>
    <w:p w14:paraId="7FC4B70C" w14:textId="77777777" w:rsidR="00A854CB" w:rsidRDefault="00CF7365" w:rsidP="00A854CB">
      <w:pPr>
        <w:numPr>
          <w:ilvl w:val="0"/>
          <w:numId w:val="7"/>
        </w:numPr>
        <w:suppressAutoHyphens/>
        <w:spacing w:line="240" w:lineRule="auto"/>
        <w:rPr>
          <w:rFonts w:eastAsia="Times New Roman" w:cs="Arial"/>
          <w:szCs w:val="20"/>
          <w:lang w:eastAsia="sl-SI"/>
        </w:rPr>
      </w:pPr>
      <w:r>
        <w:t xml:space="preserve">da je bil zavarovalni posrednik </w:t>
      </w:r>
      <w:r w:rsidR="0091645B" w:rsidRPr="008C422E">
        <w:rPr>
          <w:rFonts w:eastAsia="Times New Roman" w:cs="Arial"/>
          <w:szCs w:val="20"/>
          <w:lang w:eastAsia="sl-SI"/>
        </w:rPr>
        <w:t xml:space="preserve">na podlagi </w:t>
      </w:r>
      <w:r w:rsidRPr="009A1933">
        <w:t xml:space="preserve">odločitve o oddaji naročila št. </w:t>
      </w:r>
      <w:r w:rsidRPr="009A1933">
        <w:fldChar w:fldCharType="begin">
          <w:ffData>
            <w:name w:val="Besedilo48"/>
            <w:enabled/>
            <w:calcOnExit w:val="0"/>
            <w:textInput/>
          </w:ffData>
        </w:fldChar>
      </w:r>
      <w:r w:rsidRPr="009A1933">
        <w:instrText xml:space="preserve"> FORMTEXT </w:instrText>
      </w:r>
      <w:r w:rsidRPr="009A1933">
        <w:fldChar w:fldCharType="separate"/>
      </w:r>
      <w:r w:rsidRPr="009A1933">
        <w:t> </w:t>
      </w:r>
      <w:r w:rsidRPr="009A1933">
        <w:t> </w:t>
      </w:r>
      <w:r w:rsidRPr="009A1933">
        <w:t> </w:t>
      </w:r>
      <w:r w:rsidRPr="009A1933">
        <w:t> </w:t>
      </w:r>
      <w:r w:rsidRPr="009A1933">
        <w:t> </w:t>
      </w:r>
      <w:r w:rsidRPr="009A1933">
        <w:fldChar w:fldCharType="end"/>
      </w:r>
      <w:r w:rsidRPr="009A1933">
        <w:t xml:space="preserve"> z dne </w:t>
      </w:r>
      <w:r w:rsidRPr="009A1933">
        <w:fldChar w:fldCharType="begin">
          <w:ffData>
            <w:name w:val="Besedilo48"/>
            <w:enabled/>
            <w:calcOnExit w:val="0"/>
            <w:textInput/>
          </w:ffData>
        </w:fldChar>
      </w:r>
      <w:r w:rsidRPr="009A1933">
        <w:instrText xml:space="preserve"> FORMTEXT </w:instrText>
      </w:r>
      <w:r w:rsidRPr="009A1933">
        <w:fldChar w:fldCharType="separate"/>
      </w:r>
      <w:r w:rsidRPr="009A1933">
        <w:t>     </w:t>
      </w:r>
      <w:r w:rsidRPr="009A1933">
        <w:fldChar w:fldCharType="end"/>
      </w:r>
      <w:r w:rsidRPr="009A1933">
        <w:t xml:space="preserve"> izbran kot najugodnejši ponudnik predmetnega javnega naročila</w:t>
      </w:r>
      <w:r>
        <w:rPr>
          <w:rFonts w:eastAsia="Times New Roman" w:cs="Arial"/>
          <w:szCs w:val="20"/>
          <w:lang w:eastAsia="sl-SI"/>
        </w:rPr>
        <w:t>;</w:t>
      </w:r>
    </w:p>
    <w:p w14:paraId="312DE0E0" w14:textId="3C6560B9" w:rsidR="003E6344" w:rsidRPr="00A854CB" w:rsidRDefault="003E6344" w:rsidP="00A854CB">
      <w:pPr>
        <w:numPr>
          <w:ilvl w:val="0"/>
          <w:numId w:val="7"/>
        </w:numPr>
        <w:suppressAutoHyphens/>
        <w:spacing w:line="240" w:lineRule="auto"/>
        <w:rPr>
          <w:rFonts w:eastAsia="Times New Roman" w:cs="Arial"/>
          <w:szCs w:val="20"/>
          <w:lang w:eastAsia="sl-SI"/>
        </w:rPr>
      </w:pPr>
      <w:r w:rsidRPr="00A854CB">
        <w:rPr>
          <w:rFonts w:cs="Arial"/>
          <w:szCs w:val="20"/>
        </w:rPr>
        <w:t>se osebni podatki zaposlenih navedenih v tem sporazumu obdelujejo za potrebe izvajanja tega sporazuma v skladu z</w:t>
      </w:r>
      <w:r w:rsidRPr="00A854CB">
        <w:rPr>
          <w:rFonts w:cs="Arial"/>
        </w:rPr>
        <w:t xml:space="preserve"> 48. členom Zakona o delovnih razmerjih in</w:t>
      </w:r>
      <w:r w:rsidRPr="00A854CB">
        <w:rPr>
          <w:rFonts w:cs="Arial"/>
          <w:szCs w:val="20"/>
        </w:rPr>
        <w:t xml:space="preserve">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5AAEB71B" w14:textId="77777777" w:rsidR="001C3827" w:rsidRPr="00800BA6" w:rsidRDefault="001C3827"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8C422E">
        <w:rPr>
          <w:kern w:val="1"/>
          <w:lang w:eastAsia="sl-SI"/>
        </w:rPr>
        <w:t>PREDMET</w:t>
      </w:r>
      <w:r w:rsidRPr="00800BA6">
        <w:rPr>
          <w:rFonts w:cs="Arial"/>
        </w:rPr>
        <w:t xml:space="preserve"> </w:t>
      </w:r>
      <w:r w:rsidR="00AB1CA0" w:rsidRPr="00800BA6">
        <w:rPr>
          <w:rFonts w:cs="Arial"/>
        </w:rPr>
        <w:t>pogodbe</w:t>
      </w:r>
    </w:p>
    <w:p w14:paraId="7BB37181" w14:textId="77777777" w:rsidR="001C3827" w:rsidRPr="00800BA6" w:rsidRDefault="001C3827" w:rsidP="00EE166B">
      <w:pPr>
        <w:pStyle w:val="pogodbaleni"/>
        <w:numPr>
          <w:ilvl w:val="0"/>
          <w:numId w:val="5"/>
        </w:numPr>
        <w:suppressAutoHyphens/>
        <w:ind w:left="720"/>
        <w:rPr>
          <w:rFonts w:cs="Arial"/>
        </w:rPr>
      </w:pPr>
      <w:r w:rsidRPr="00800BA6">
        <w:rPr>
          <w:rFonts w:cs="Arial"/>
        </w:rPr>
        <w:t>člen</w:t>
      </w:r>
    </w:p>
    <w:p w14:paraId="2E1654E1" w14:textId="77777777" w:rsidR="00AB1CA0" w:rsidRPr="00EE166B" w:rsidRDefault="00A75CA2" w:rsidP="00EE166B">
      <w:pPr>
        <w:spacing w:line="240" w:lineRule="auto"/>
      </w:pPr>
      <w:r w:rsidRPr="006331CB">
        <w:t xml:space="preserve">Predmet </w:t>
      </w:r>
      <w:r>
        <w:t>te pogodbe</w:t>
      </w:r>
      <w:r w:rsidR="00EE166B">
        <w:t xml:space="preserve"> je zavarovalno posredovanje za javno naročilo </w:t>
      </w:r>
      <w:r w:rsidR="00AB1CA0" w:rsidRPr="00800BA6">
        <w:rPr>
          <w:rFonts w:cs="Arial"/>
        </w:rPr>
        <w:t>kot ga opredeljujeta slovenska zakonodaja in zako</w:t>
      </w:r>
      <w:r w:rsidR="002B1A62" w:rsidRPr="00800BA6">
        <w:rPr>
          <w:rFonts w:cs="Arial"/>
        </w:rPr>
        <w:t>nodaja EU ter drugi pravni viri in ta pogodba.</w:t>
      </w:r>
    </w:p>
    <w:p w14:paraId="29C30EB0" w14:textId="77777777" w:rsidR="00AB1CA0" w:rsidRPr="00800BA6" w:rsidRDefault="00AB1CA0" w:rsidP="00EE166B">
      <w:pPr>
        <w:spacing w:line="240" w:lineRule="auto"/>
        <w:rPr>
          <w:rFonts w:cs="Arial"/>
        </w:rPr>
      </w:pPr>
    </w:p>
    <w:p w14:paraId="4ADD8A3E" w14:textId="77777777" w:rsidR="001B2BD2" w:rsidRDefault="001B2BD2" w:rsidP="00EE166B">
      <w:pPr>
        <w:tabs>
          <w:tab w:val="left" w:pos="720"/>
        </w:tabs>
        <w:spacing w:line="240" w:lineRule="auto"/>
        <w:rPr>
          <w:rFonts w:cs="Arial"/>
        </w:rPr>
      </w:pPr>
    </w:p>
    <w:p w14:paraId="3B172C56" w14:textId="427CDAAA" w:rsidR="00AB1CA0" w:rsidRPr="00800BA6" w:rsidRDefault="00AB1CA0" w:rsidP="00EE166B">
      <w:pPr>
        <w:tabs>
          <w:tab w:val="left" w:pos="720"/>
        </w:tabs>
        <w:spacing w:line="240" w:lineRule="auto"/>
        <w:rPr>
          <w:rFonts w:cs="Arial"/>
        </w:rPr>
      </w:pPr>
      <w:r w:rsidRPr="00800BA6">
        <w:rPr>
          <w:rFonts w:cs="Arial"/>
        </w:rPr>
        <w:lastRenderedPageBreak/>
        <w:t>Pogodbeni stranki se s to pogodbo dogovorita, da bo zavarovalni posrednik, kot strokovni sodelavec za naročnika,</w:t>
      </w:r>
      <w:r w:rsidRPr="00800BA6">
        <w:rPr>
          <w:rFonts w:cs="Arial"/>
          <w:snapToGrid w:val="0"/>
        </w:rPr>
        <w:t xml:space="preserve"> </w:t>
      </w:r>
      <w:r w:rsidRPr="00800BA6">
        <w:rPr>
          <w:rFonts w:cs="Arial"/>
        </w:rPr>
        <w:t>opravljal naslednje storitve:</w:t>
      </w:r>
    </w:p>
    <w:p w14:paraId="030CB424" w14:textId="77777777" w:rsidR="00AB1CA0" w:rsidRPr="00800BA6" w:rsidRDefault="00AB1CA0" w:rsidP="008774B2">
      <w:pPr>
        <w:rPr>
          <w:rFonts w:cs="Arial"/>
        </w:rPr>
      </w:pPr>
    </w:p>
    <w:p w14:paraId="196774D7" w14:textId="77777777" w:rsidR="00AB1CA0" w:rsidRPr="00800BA6" w:rsidRDefault="00AB1CA0" w:rsidP="00CD631E">
      <w:pPr>
        <w:numPr>
          <w:ilvl w:val="0"/>
          <w:numId w:val="9"/>
        </w:numPr>
        <w:spacing w:line="240" w:lineRule="auto"/>
      </w:pPr>
      <w:r w:rsidRPr="00800BA6">
        <w:t xml:space="preserve">Priprava </w:t>
      </w:r>
      <w:r w:rsidRPr="00CD631E">
        <w:rPr>
          <w:rFonts w:cs="Arial"/>
        </w:rPr>
        <w:t>strokovnega</w:t>
      </w:r>
      <w:r w:rsidRPr="00800BA6">
        <w:t xml:space="preserve"> dela javnega naročila in sicer:</w:t>
      </w:r>
    </w:p>
    <w:p w14:paraId="30FA1295" w14:textId="77777777" w:rsidR="00AB1CA0" w:rsidRPr="00EE166B" w:rsidRDefault="0013571A"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zagotovitev uporabe</w:t>
      </w:r>
      <w:r w:rsidR="00E73BFD" w:rsidRPr="00EE166B">
        <w:rPr>
          <w:rFonts w:eastAsia="Times New Roman" w:cs="Arial"/>
          <w:szCs w:val="20"/>
          <w:lang w:eastAsia="sl-SI"/>
        </w:rPr>
        <w:t xml:space="preserve"> </w:t>
      </w:r>
      <w:r w:rsidR="00CF11B1" w:rsidRPr="00EE166B">
        <w:rPr>
          <w:rFonts w:eastAsia="Times New Roman" w:cs="Arial"/>
          <w:szCs w:val="20"/>
          <w:lang w:eastAsia="sl-SI"/>
        </w:rPr>
        <w:t>spletne aplikacije</w:t>
      </w:r>
      <w:r w:rsidRPr="00EE166B">
        <w:rPr>
          <w:rFonts w:eastAsia="Times New Roman" w:cs="Arial"/>
          <w:szCs w:val="20"/>
          <w:lang w:eastAsia="sl-SI"/>
        </w:rPr>
        <w:t xml:space="preserve"> za potrebe </w:t>
      </w:r>
      <w:r w:rsidR="00995DE5" w:rsidRPr="00EE166B">
        <w:rPr>
          <w:rFonts w:eastAsia="Times New Roman" w:cs="Arial"/>
          <w:szCs w:val="20"/>
          <w:lang w:eastAsia="sl-SI"/>
        </w:rPr>
        <w:t>javnega naročila</w:t>
      </w:r>
      <w:r w:rsidR="0091645B" w:rsidRPr="00EE166B">
        <w:rPr>
          <w:rFonts w:eastAsia="Times New Roman" w:cs="Arial"/>
          <w:szCs w:val="20"/>
          <w:lang w:eastAsia="sl-SI"/>
        </w:rPr>
        <w:t>;</w:t>
      </w:r>
    </w:p>
    <w:p w14:paraId="04A7AAA2" w14:textId="77777777" w:rsidR="00804FB6" w:rsidRPr="00EE166B" w:rsidRDefault="00804FB6"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 xml:space="preserve">zbiranje vseh podatkov iz obstoječih zavarovanj </w:t>
      </w:r>
      <w:r w:rsidR="00356E99" w:rsidRPr="00EE166B">
        <w:rPr>
          <w:rFonts w:eastAsia="Times New Roman" w:cs="Arial"/>
          <w:szCs w:val="20"/>
          <w:lang w:eastAsia="sl-SI"/>
        </w:rPr>
        <w:t xml:space="preserve">posameznih </w:t>
      </w:r>
      <w:r w:rsidRPr="00EE166B">
        <w:rPr>
          <w:rFonts w:eastAsia="Times New Roman" w:cs="Arial"/>
          <w:szCs w:val="20"/>
          <w:lang w:eastAsia="sl-SI"/>
        </w:rPr>
        <w:t xml:space="preserve">naročnikov, ki so potrebni za oblikovanje </w:t>
      </w:r>
      <w:r w:rsidR="00995DE5" w:rsidRPr="00EE166B">
        <w:rPr>
          <w:rFonts w:eastAsia="Times New Roman" w:cs="Arial"/>
          <w:szCs w:val="20"/>
          <w:lang w:eastAsia="sl-SI"/>
        </w:rPr>
        <w:t>javnega naročila</w:t>
      </w:r>
      <w:r w:rsidR="00126056" w:rsidRPr="00EE166B">
        <w:rPr>
          <w:rFonts w:eastAsia="Times New Roman" w:cs="Arial"/>
          <w:szCs w:val="20"/>
          <w:lang w:eastAsia="sl-SI"/>
        </w:rPr>
        <w:t>;</w:t>
      </w:r>
    </w:p>
    <w:p w14:paraId="2F49CDC9" w14:textId="77777777" w:rsidR="00C930F2" w:rsidRPr="00EE166B" w:rsidRDefault="00AB1CA0"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 xml:space="preserve">analiza sklenjenih zavarovanj na osnovi </w:t>
      </w:r>
      <w:r w:rsidR="00C50256" w:rsidRPr="00EE166B">
        <w:rPr>
          <w:rFonts w:eastAsia="Times New Roman" w:cs="Arial"/>
          <w:szCs w:val="20"/>
          <w:lang w:eastAsia="sl-SI"/>
        </w:rPr>
        <w:t xml:space="preserve">pridobljenih </w:t>
      </w:r>
      <w:r w:rsidRPr="00EE166B">
        <w:rPr>
          <w:rFonts w:eastAsia="Times New Roman" w:cs="Arial"/>
          <w:szCs w:val="20"/>
          <w:lang w:eastAsia="sl-SI"/>
        </w:rPr>
        <w:t xml:space="preserve">obstoječih zavarovalnih dokumentacij </w:t>
      </w:r>
      <w:r w:rsidR="00356E99" w:rsidRPr="00EE166B">
        <w:rPr>
          <w:rFonts w:eastAsia="Times New Roman" w:cs="Arial"/>
          <w:szCs w:val="20"/>
          <w:lang w:eastAsia="sl-SI"/>
        </w:rPr>
        <w:t xml:space="preserve">posameznih </w:t>
      </w:r>
      <w:r w:rsidRPr="00EE166B">
        <w:rPr>
          <w:rFonts w:eastAsia="Times New Roman" w:cs="Arial"/>
          <w:szCs w:val="20"/>
          <w:lang w:eastAsia="sl-SI"/>
        </w:rPr>
        <w:t>naročnikov,</w:t>
      </w:r>
      <w:r w:rsidR="007E7656" w:rsidRPr="00EE166B">
        <w:rPr>
          <w:rFonts w:eastAsia="Times New Roman" w:cs="Arial"/>
          <w:szCs w:val="20"/>
          <w:lang w:eastAsia="sl-SI"/>
        </w:rPr>
        <w:t xml:space="preserve"> obdelava obrazcev, </w:t>
      </w:r>
      <w:r w:rsidR="006755C6">
        <w:rPr>
          <w:rFonts w:eastAsia="Times New Roman" w:cs="Arial"/>
          <w:szCs w:val="20"/>
          <w:lang w:eastAsia="sl-SI"/>
        </w:rPr>
        <w:t>izdelava primernih analiz nevarnosti in primernih načel krit</w:t>
      </w:r>
      <w:r w:rsidR="003A612F">
        <w:rPr>
          <w:rFonts w:eastAsia="Times New Roman" w:cs="Arial"/>
          <w:szCs w:val="20"/>
          <w:lang w:eastAsia="sl-SI"/>
        </w:rPr>
        <w:t>j</w:t>
      </w:r>
      <w:r w:rsidR="006755C6">
        <w:rPr>
          <w:rFonts w:eastAsia="Times New Roman" w:cs="Arial"/>
          <w:szCs w:val="20"/>
          <w:lang w:eastAsia="sl-SI"/>
        </w:rPr>
        <w:t>a</w:t>
      </w:r>
      <w:r w:rsidR="003A612F">
        <w:rPr>
          <w:rFonts w:eastAsia="Times New Roman" w:cs="Arial"/>
          <w:szCs w:val="20"/>
          <w:lang w:eastAsia="sl-SI"/>
        </w:rPr>
        <w:t>, pregledovanje</w:t>
      </w:r>
      <w:r w:rsidR="008130DB">
        <w:rPr>
          <w:rFonts w:eastAsia="Times New Roman" w:cs="Arial"/>
          <w:szCs w:val="20"/>
          <w:lang w:eastAsia="sl-SI"/>
        </w:rPr>
        <w:t>, analiza</w:t>
      </w:r>
      <w:r w:rsidR="003A612F">
        <w:rPr>
          <w:rFonts w:eastAsia="Times New Roman" w:cs="Arial"/>
          <w:szCs w:val="20"/>
          <w:lang w:eastAsia="sl-SI"/>
        </w:rPr>
        <w:t xml:space="preserve"> </w:t>
      </w:r>
      <w:r w:rsidR="007E7656" w:rsidRPr="00EE166B">
        <w:rPr>
          <w:rFonts w:eastAsia="Times New Roman" w:cs="Arial"/>
          <w:szCs w:val="20"/>
          <w:lang w:eastAsia="sl-SI"/>
        </w:rPr>
        <w:t>in ocena tveganj</w:t>
      </w:r>
      <w:r w:rsidR="00D631DE">
        <w:rPr>
          <w:rFonts w:eastAsia="Times New Roman" w:cs="Arial"/>
          <w:szCs w:val="20"/>
          <w:lang w:eastAsia="sl-SI"/>
        </w:rPr>
        <w:t xml:space="preserve"> (analiza zavarova</w:t>
      </w:r>
      <w:r w:rsidR="00EE782E">
        <w:rPr>
          <w:rFonts w:eastAsia="Times New Roman" w:cs="Arial"/>
          <w:szCs w:val="20"/>
          <w:lang w:eastAsia="sl-SI"/>
        </w:rPr>
        <w:t>rljivih</w:t>
      </w:r>
      <w:r w:rsidR="00D631DE">
        <w:rPr>
          <w:rFonts w:eastAsia="Times New Roman" w:cs="Arial"/>
          <w:szCs w:val="20"/>
          <w:lang w:eastAsia="sl-SI"/>
        </w:rPr>
        <w:t xml:space="preserve"> tveganj avtomobilskega zavarovanja)</w:t>
      </w:r>
      <w:r w:rsidR="00C930F2" w:rsidRPr="00EE166B">
        <w:rPr>
          <w:rFonts w:eastAsia="Times New Roman" w:cs="Arial"/>
          <w:szCs w:val="20"/>
          <w:lang w:eastAsia="sl-SI"/>
        </w:rPr>
        <w:t>;</w:t>
      </w:r>
    </w:p>
    <w:p w14:paraId="3D68760E" w14:textId="77777777" w:rsidR="007E7656" w:rsidRPr="00EE166B" w:rsidRDefault="007E7656"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priprava zavarovalnega programa ter oblikovanje oziroma priprava strokovnega dela javnega naročila</w:t>
      </w:r>
      <w:r w:rsidR="007224EC" w:rsidRPr="00EE166B">
        <w:rPr>
          <w:rFonts w:eastAsia="Times New Roman" w:cs="Arial"/>
          <w:szCs w:val="20"/>
          <w:lang w:eastAsia="sl-SI"/>
        </w:rPr>
        <w:t xml:space="preserve"> vključno z izračunom ocenjene vrednosti</w:t>
      </w:r>
      <w:r w:rsidR="00C930F2" w:rsidRPr="00EE166B">
        <w:rPr>
          <w:rFonts w:eastAsia="Times New Roman" w:cs="Arial"/>
          <w:szCs w:val="20"/>
          <w:lang w:eastAsia="sl-SI"/>
        </w:rPr>
        <w:t>:</w:t>
      </w:r>
      <w:r w:rsidR="005957A2" w:rsidRPr="00EE166B">
        <w:rPr>
          <w:rFonts w:eastAsia="Times New Roman" w:cs="Arial"/>
          <w:szCs w:val="20"/>
          <w:lang w:eastAsia="sl-SI"/>
        </w:rPr>
        <w:t xml:space="preserve"> </w:t>
      </w:r>
      <w:r w:rsidR="009B1A8A" w:rsidRPr="00EE166B">
        <w:rPr>
          <w:rFonts w:eastAsia="Times New Roman" w:cs="Arial"/>
          <w:szCs w:val="20"/>
          <w:lang w:eastAsia="sl-SI"/>
        </w:rPr>
        <w:t xml:space="preserve">določitev pogojev za sodelovanje gospodarskih subjektov, </w:t>
      </w:r>
      <w:r w:rsidR="00543583" w:rsidRPr="00EE166B">
        <w:rPr>
          <w:rFonts w:eastAsia="Times New Roman" w:cs="Arial"/>
          <w:szCs w:val="20"/>
          <w:lang w:eastAsia="sl-SI"/>
        </w:rPr>
        <w:t>oblikovanje celotnih tehničnih specifikacij naročila: celotna sestava vsebine zavarovalnega programa za naročnika na način, ki je najboljši za naročnika (vključno z določitvijo vseh zavarovalnih vrst in njihovih vsebin)</w:t>
      </w:r>
      <w:r w:rsidR="005957A2" w:rsidRPr="00EE166B">
        <w:rPr>
          <w:rFonts w:eastAsia="Times New Roman" w:cs="Arial"/>
          <w:szCs w:val="20"/>
          <w:lang w:eastAsia="sl-SI"/>
        </w:rPr>
        <w:t xml:space="preserve">, </w:t>
      </w:r>
      <w:r w:rsidR="00C930F2" w:rsidRPr="00EE166B">
        <w:rPr>
          <w:rFonts w:eastAsia="Times New Roman" w:cs="Arial"/>
          <w:szCs w:val="20"/>
          <w:lang w:eastAsia="sl-SI"/>
        </w:rPr>
        <w:t xml:space="preserve">priprava celotnega </w:t>
      </w:r>
      <w:r w:rsidR="005957A2" w:rsidRPr="00EE166B">
        <w:rPr>
          <w:rFonts w:eastAsia="Times New Roman" w:cs="Arial"/>
          <w:szCs w:val="20"/>
          <w:lang w:eastAsia="sl-SI"/>
        </w:rPr>
        <w:t>vzorc</w:t>
      </w:r>
      <w:r w:rsidR="00C930F2" w:rsidRPr="00EE166B">
        <w:rPr>
          <w:rFonts w:eastAsia="Times New Roman" w:cs="Arial"/>
          <w:szCs w:val="20"/>
          <w:lang w:eastAsia="sl-SI"/>
        </w:rPr>
        <w:t>a</w:t>
      </w:r>
      <w:r w:rsidR="005957A2" w:rsidRPr="00EE166B">
        <w:rPr>
          <w:rFonts w:eastAsia="Times New Roman" w:cs="Arial"/>
          <w:szCs w:val="20"/>
          <w:lang w:eastAsia="sl-SI"/>
        </w:rPr>
        <w:t xml:space="preserve"> </w:t>
      </w:r>
      <w:r w:rsidR="00C930F2" w:rsidRPr="00EE166B">
        <w:rPr>
          <w:rFonts w:eastAsia="Times New Roman" w:cs="Arial"/>
          <w:szCs w:val="20"/>
          <w:lang w:eastAsia="sl-SI"/>
        </w:rPr>
        <w:t>krovne pogodbe in vsebine vzorca zavarovalne police,</w:t>
      </w:r>
      <w:r w:rsidR="005957A2" w:rsidRPr="00EE166B">
        <w:rPr>
          <w:rFonts w:eastAsia="Times New Roman" w:cs="Arial"/>
          <w:szCs w:val="20"/>
          <w:lang w:eastAsia="sl-SI"/>
        </w:rPr>
        <w:t xml:space="preserve"> obrazec predračuna, ipd.</w:t>
      </w:r>
      <w:r w:rsidR="002D5F14" w:rsidRPr="00EE166B">
        <w:rPr>
          <w:rFonts w:eastAsia="Times New Roman" w:cs="Arial"/>
          <w:szCs w:val="20"/>
          <w:lang w:eastAsia="sl-SI"/>
        </w:rPr>
        <w:t>;</w:t>
      </w:r>
    </w:p>
    <w:p w14:paraId="6B85CF59" w14:textId="77777777" w:rsidR="00C50256" w:rsidRPr="00EE166B" w:rsidRDefault="00C50256"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zbiranje potreb</w:t>
      </w:r>
      <w:r w:rsidR="00356E99" w:rsidRPr="00EE166B">
        <w:rPr>
          <w:rFonts w:eastAsia="Times New Roman" w:cs="Arial"/>
          <w:szCs w:val="20"/>
          <w:lang w:eastAsia="sl-SI"/>
        </w:rPr>
        <w:t xml:space="preserve"> posameznih</w:t>
      </w:r>
      <w:r w:rsidRPr="00EE166B">
        <w:rPr>
          <w:rFonts w:eastAsia="Times New Roman" w:cs="Arial"/>
          <w:szCs w:val="20"/>
          <w:lang w:eastAsia="sl-SI"/>
        </w:rPr>
        <w:t xml:space="preserve"> naročnikov, simulacija ocen zavarovalnih premij </w:t>
      </w:r>
      <w:r w:rsidR="00356E99" w:rsidRPr="00EE166B">
        <w:rPr>
          <w:rFonts w:eastAsia="Times New Roman" w:cs="Arial"/>
          <w:szCs w:val="20"/>
          <w:lang w:eastAsia="sl-SI"/>
        </w:rPr>
        <w:t>s posameznimi naročniki</w:t>
      </w:r>
      <w:r w:rsidRPr="00EE166B">
        <w:rPr>
          <w:rFonts w:eastAsia="Times New Roman" w:cs="Arial"/>
          <w:szCs w:val="20"/>
          <w:lang w:eastAsia="sl-SI"/>
        </w:rPr>
        <w:t xml:space="preserve">, </w:t>
      </w:r>
      <w:r w:rsidR="00356E99" w:rsidRPr="00EE166B">
        <w:rPr>
          <w:rFonts w:eastAsia="Times New Roman" w:cs="Arial"/>
          <w:szCs w:val="20"/>
          <w:lang w:eastAsia="sl-SI"/>
        </w:rPr>
        <w:t xml:space="preserve">svetovanje in </w:t>
      </w:r>
      <w:r w:rsidRPr="00EE166B">
        <w:rPr>
          <w:rFonts w:eastAsia="Times New Roman" w:cs="Arial"/>
          <w:szCs w:val="20"/>
          <w:lang w:eastAsia="sl-SI"/>
        </w:rPr>
        <w:t xml:space="preserve">usklajevanje </w:t>
      </w:r>
      <w:r w:rsidR="00356E99" w:rsidRPr="00EE166B">
        <w:rPr>
          <w:rFonts w:eastAsia="Times New Roman" w:cs="Arial"/>
          <w:szCs w:val="20"/>
          <w:lang w:eastAsia="sl-SI"/>
        </w:rPr>
        <w:t xml:space="preserve">s posameznimi naročniki glede </w:t>
      </w:r>
      <w:r w:rsidRPr="00EE166B">
        <w:rPr>
          <w:rFonts w:eastAsia="Times New Roman" w:cs="Arial"/>
          <w:szCs w:val="20"/>
          <w:lang w:eastAsia="sl-SI"/>
        </w:rPr>
        <w:t>izbire zavarovalnega programa;</w:t>
      </w:r>
    </w:p>
    <w:p w14:paraId="0770887D" w14:textId="77777777" w:rsidR="00C50256" w:rsidRPr="00EE166B" w:rsidRDefault="00C50256"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spreminjanje</w:t>
      </w:r>
      <w:r w:rsidR="00126056" w:rsidRPr="00EE166B">
        <w:rPr>
          <w:rFonts w:eastAsia="Times New Roman" w:cs="Arial"/>
          <w:szCs w:val="20"/>
          <w:lang w:eastAsia="sl-SI"/>
        </w:rPr>
        <w:t>/popravljanje</w:t>
      </w:r>
      <w:r w:rsidRPr="00EE166B">
        <w:rPr>
          <w:rFonts w:eastAsia="Times New Roman" w:cs="Arial"/>
          <w:szCs w:val="20"/>
          <w:lang w:eastAsia="sl-SI"/>
        </w:rPr>
        <w:t xml:space="preserve"> pripravljenega zavarovalnega programa, v kolikor se izkaže strokovno utemeljena potreba, ter ponovitev aktivnosti iz zgornje alineje</w:t>
      </w:r>
      <w:r w:rsidR="00126056" w:rsidRPr="00EE166B">
        <w:rPr>
          <w:rFonts w:eastAsia="Times New Roman" w:cs="Arial"/>
          <w:szCs w:val="20"/>
          <w:lang w:eastAsia="sl-SI"/>
        </w:rPr>
        <w:t>;</w:t>
      </w:r>
    </w:p>
    <w:p w14:paraId="0330E055" w14:textId="77777777" w:rsidR="00AB1CA0" w:rsidRPr="00EE166B" w:rsidRDefault="00AB1CA0"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strokovna analiza prejetih ponudb zavarovalnic</w:t>
      </w:r>
      <w:r w:rsidR="005139E3" w:rsidRPr="00EE166B">
        <w:rPr>
          <w:rFonts w:eastAsia="Times New Roman" w:cs="Arial"/>
          <w:szCs w:val="20"/>
          <w:lang w:eastAsia="sl-SI"/>
        </w:rPr>
        <w:t>;</w:t>
      </w:r>
    </w:p>
    <w:p w14:paraId="051AC3D8" w14:textId="77777777" w:rsidR="00D45AFB" w:rsidRPr="00EE166B" w:rsidRDefault="00AB1CA0"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 xml:space="preserve">strokovna pomoč v </w:t>
      </w:r>
      <w:r w:rsidR="00804FB6" w:rsidRPr="00EE166B">
        <w:rPr>
          <w:rFonts w:eastAsia="Times New Roman" w:cs="Arial"/>
          <w:szCs w:val="20"/>
          <w:lang w:eastAsia="sl-SI"/>
        </w:rPr>
        <w:t>morebitnih postopkih pravnega varstva</w:t>
      </w:r>
      <w:r w:rsidR="005139E3" w:rsidRPr="00EE166B">
        <w:rPr>
          <w:rFonts w:eastAsia="Times New Roman" w:cs="Arial"/>
          <w:szCs w:val="20"/>
          <w:lang w:eastAsia="sl-SI"/>
        </w:rPr>
        <w:t>;</w:t>
      </w:r>
    </w:p>
    <w:p w14:paraId="6ED7FA54" w14:textId="77777777" w:rsidR="00AB1CA0" w:rsidRPr="00EE166B" w:rsidRDefault="00D45AFB"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v primeru, da</w:t>
      </w:r>
      <w:r w:rsidR="000411C2">
        <w:rPr>
          <w:rFonts w:eastAsia="Times New Roman" w:cs="Arial"/>
          <w:szCs w:val="20"/>
          <w:lang w:eastAsia="sl-SI"/>
        </w:rPr>
        <w:t xml:space="preserve"> javno</w:t>
      </w:r>
      <w:r w:rsidRPr="00EE166B">
        <w:rPr>
          <w:rFonts w:eastAsia="Times New Roman" w:cs="Arial"/>
          <w:szCs w:val="20"/>
          <w:lang w:eastAsia="sl-SI"/>
        </w:rPr>
        <w:t xml:space="preserve"> naročilo ne bi bilo oddano, izvajanje vseh aktivnosti iz prejšnjih alinej, ki bi bile potreb</w:t>
      </w:r>
      <w:r w:rsidR="002D5F14" w:rsidRPr="00EE166B">
        <w:rPr>
          <w:rFonts w:eastAsia="Times New Roman" w:cs="Arial"/>
          <w:szCs w:val="20"/>
          <w:lang w:eastAsia="sl-SI"/>
        </w:rPr>
        <w:t>n</w:t>
      </w:r>
      <w:r w:rsidRPr="00EE166B">
        <w:rPr>
          <w:rFonts w:eastAsia="Times New Roman" w:cs="Arial"/>
          <w:szCs w:val="20"/>
          <w:lang w:eastAsia="sl-SI"/>
        </w:rPr>
        <w:t>e za izvedbo ponovnega postopka oddaje</w:t>
      </w:r>
      <w:r w:rsidR="000411C2">
        <w:rPr>
          <w:rFonts w:eastAsia="Times New Roman" w:cs="Arial"/>
          <w:szCs w:val="20"/>
          <w:lang w:eastAsia="sl-SI"/>
        </w:rPr>
        <w:t xml:space="preserve"> javnega naročila</w:t>
      </w:r>
      <w:r w:rsidRPr="00EE166B">
        <w:rPr>
          <w:rFonts w:eastAsia="Times New Roman" w:cs="Arial"/>
          <w:szCs w:val="20"/>
          <w:lang w:eastAsia="sl-SI"/>
        </w:rPr>
        <w:t>, vse do uspešne oddaje naročila</w:t>
      </w:r>
      <w:r w:rsidR="00804FB6" w:rsidRPr="00EE166B">
        <w:rPr>
          <w:rFonts w:eastAsia="Times New Roman" w:cs="Arial"/>
          <w:szCs w:val="20"/>
          <w:lang w:eastAsia="sl-SI"/>
        </w:rPr>
        <w:t>.</w:t>
      </w:r>
    </w:p>
    <w:p w14:paraId="6EAB5693" w14:textId="77777777" w:rsidR="00AB1CA0" w:rsidRPr="00800BA6" w:rsidRDefault="00AB1CA0" w:rsidP="008774B2">
      <w:pPr>
        <w:pStyle w:val="Telobesedila3"/>
        <w:spacing w:line="260" w:lineRule="atLeast"/>
        <w:rPr>
          <w:sz w:val="20"/>
        </w:rPr>
      </w:pPr>
    </w:p>
    <w:p w14:paraId="3E252FE0" w14:textId="12D9D693" w:rsidR="00AB1CA0" w:rsidRPr="00800BA6" w:rsidRDefault="00AB1CA0" w:rsidP="00CD631E">
      <w:pPr>
        <w:numPr>
          <w:ilvl w:val="0"/>
          <w:numId w:val="9"/>
        </w:numPr>
        <w:spacing w:line="240" w:lineRule="auto"/>
        <w:rPr>
          <w:rFonts w:cs="Arial"/>
        </w:rPr>
      </w:pPr>
      <w:r w:rsidRPr="00800BA6">
        <w:rPr>
          <w:rFonts w:cs="Arial"/>
        </w:rPr>
        <w:t xml:space="preserve">Vse ostale aktivnosti v skladu z </w:t>
      </w:r>
      <w:r w:rsidRPr="00645C93">
        <w:rPr>
          <w:rFonts w:cs="Arial"/>
        </w:rPr>
        <w:t xml:space="preserve">določili </w:t>
      </w:r>
      <w:r w:rsidR="00650017" w:rsidRPr="00645C93">
        <w:rPr>
          <w:rFonts w:cs="Arial"/>
        </w:rPr>
        <w:t>548</w:t>
      </w:r>
      <w:r w:rsidRPr="00645C93">
        <w:rPr>
          <w:rFonts w:cs="Arial"/>
        </w:rPr>
        <w:t xml:space="preserve">. do vključno </w:t>
      </w:r>
      <w:r w:rsidR="00650017" w:rsidRPr="00645C93">
        <w:rPr>
          <w:rFonts w:cs="Arial"/>
        </w:rPr>
        <w:t>557</w:t>
      </w:r>
      <w:r w:rsidRPr="00645C93">
        <w:rPr>
          <w:rFonts w:cs="Arial"/>
        </w:rPr>
        <w:t>. člena</w:t>
      </w:r>
      <w:r w:rsidRPr="00800BA6">
        <w:rPr>
          <w:rFonts w:cs="Arial"/>
        </w:rPr>
        <w:t xml:space="preserve"> Zakona o zavarovalništvu </w:t>
      </w:r>
      <w:r w:rsidR="00EE166B">
        <w:rPr>
          <w:rFonts w:cs="Arial"/>
        </w:rPr>
        <w:t xml:space="preserve">(Uradni list RS, št. </w:t>
      </w:r>
      <w:r w:rsidR="00EE166B" w:rsidRPr="00CF7365">
        <w:rPr>
          <w:rFonts w:cs="Arial"/>
        </w:rPr>
        <w:t>93/15</w:t>
      </w:r>
      <w:r w:rsidR="00CF7365" w:rsidRPr="00CF7365">
        <w:rPr>
          <w:rFonts w:cs="Arial"/>
        </w:rPr>
        <w:t xml:space="preserve">, </w:t>
      </w:r>
      <w:r w:rsidR="00EE166B" w:rsidRPr="00CF7365">
        <w:rPr>
          <w:rFonts w:cs="Arial"/>
        </w:rPr>
        <w:t>9/</w:t>
      </w:r>
      <w:r w:rsidR="00EE166B" w:rsidRPr="00A4570B">
        <w:rPr>
          <w:rFonts w:cs="Arial"/>
        </w:rPr>
        <w:t>19</w:t>
      </w:r>
      <w:r w:rsidR="00CF7365" w:rsidRPr="00A4570B">
        <w:rPr>
          <w:rFonts w:cs="Arial"/>
        </w:rPr>
        <w:t xml:space="preserve"> in 102/20</w:t>
      </w:r>
      <w:r w:rsidR="00EE166B" w:rsidRPr="00A4570B">
        <w:rPr>
          <w:rFonts w:cs="Arial"/>
        </w:rPr>
        <w:t>; v nadaljevanju</w:t>
      </w:r>
      <w:r w:rsidR="00EE166B" w:rsidRPr="00CF7365">
        <w:rPr>
          <w:rFonts w:cs="Arial"/>
        </w:rPr>
        <w:t xml:space="preserve">: </w:t>
      </w:r>
      <w:r w:rsidRPr="00CF7365">
        <w:rPr>
          <w:rFonts w:cs="Arial"/>
        </w:rPr>
        <w:t>ZZavar</w:t>
      </w:r>
      <w:r w:rsidR="00650017">
        <w:rPr>
          <w:rFonts w:cs="Arial"/>
        </w:rPr>
        <w:t>-1</w:t>
      </w:r>
      <w:r w:rsidRPr="00800BA6">
        <w:rPr>
          <w:rFonts w:cs="Arial"/>
        </w:rPr>
        <w:t>).</w:t>
      </w:r>
    </w:p>
    <w:p w14:paraId="33AA8290" w14:textId="77777777" w:rsidR="00AB1CA0" w:rsidRPr="00800BA6" w:rsidRDefault="00AB1CA0" w:rsidP="008774B2">
      <w:pPr>
        <w:rPr>
          <w:rFonts w:cs="Arial"/>
        </w:rPr>
      </w:pPr>
    </w:p>
    <w:p w14:paraId="2F5F8E27" w14:textId="77777777" w:rsidR="00AB1CA0" w:rsidRPr="00EE166B" w:rsidRDefault="00AB1CA0" w:rsidP="00EE166B">
      <w:pPr>
        <w:spacing w:line="240" w:lineRule="auto"/>
      </w:pPr>
      <w:r w:rsidRPr="00EE166B">
        <w:t>Cilj oblikovanja zavarovalnega programa</w:t>
      </w:r>
      <w:r w:rsidR="00E56BCF" w:rsidRPr="00EE166B">
        <w:t xml:space="preserve"> za</w:t>
      </w:r>
      <w:r w:rsidR="00356E99" w:rsidRPr="00EE166B">
        <w:t xml:space="preserve"> posamezne</w:t>
      </w:r>
      <w:r w:rsidR="00E56BCF" w:rsidRPr="00EE166B">
        <w:t xml:space="preserve"> naročnike</w:t>
      </w:r>
      <w:r w:rsidRPr="00EE166B">
        <w:t xml:space="preserve"> je izvesti ustrezno </w:t>
      </w:r>
      <w:r w:rsidR="00811B7A">
        <w:t>avtomobilsko zavarovanje</w:t>
      </w:r>
      <w:r w:rsidR="00AE767D" w:rsidRPr="00EE166B">
        <w:t xml:space="preserve"> </w:t>
      </w:r>
      <w:r w:rsidRPr="00EE166B">
        <w:t xml:space="preserve">ter z optimalno premijo doseči maksimalno izničenje nevarnosti/tveganj. </w:t>
      </w:r>
    </w:p>
    <w:p w14:paraId="7FDD3EB6" w14:textId="77777777" w:rsidR="00AB1CA0" w:rsidRPr="00EE166B" w:rsidRDefault="00AB1CA0" w:rsidP="00EE166B">
      <w:pPr>
        <w:spacing w:line="240" w:lineRule="auto"/>
      </w:pPr>
    </w:p>
    <w:p w14:paraId="65BBD66F" w14:textId="6D9A1B25" w:rsidR="002B1A62" w:rsidRPr="002D2347" w:rsidRDefault="00AB1CA0" w:rsidP="00EE166B">
      <w:pPr>
        <w:spacing w:line="240" w:lineRule="auto"/>
      </w:pPr>
      <w:r w:rsidRPr="00EE166B">
        <w:t xml:space="preserve">Zavarovalni posrednik </w:t>
      </w:r>
      <w:r w:rsidR="00123462">
        <w:t>opravlja</w:t>
      </w:r>
      <w:r w:rsidRPr="00EE166B">
        <w:t xml:space="preserve"> </w:t>
      </w:r>
      <w:r w:rsidR="00033C89">
        <w:t xml:space="preserve">storitve </w:t>
      </w:r>
      <w:r w:rsidR="00EE16E3" w:rsidRPr="00EE166B">
        <w:t>zavarovaln</w:t>
      </w:r>
      <w:r w:rsidR="00033C89">
        <w:t>ega</w:t>
      </w:r>
      <w:r w:rsidR="00EE16E3" w:rsidRPr="00EE166B">
        <w:t xml:space="preserve"> posred</w:t>
      </w:r>
      <w:r w:rsidR="00EE16E3">
        <w:t>ovanj</w:t>
      </w:r>
      <w:r w:rsidR="00033C89">
        <w:t>a</w:t>
      </w:r>
      <w:r w:rsidR="00EE16E3" w:rsidRPr="00EE166B">
        <w:t xml:space="preserve"> </w:t>
      </w:r>
      <w:r w:rsidRPr="00EE166B">
        <w:t xml:space="preserve">na podlagi te pogodbe in smernic </w:t>
      </w:r>
      <w:r w:rsidRPr="002D2347">
        <w:t>naročnika</w:t>
      </w:r>
      <w:r w:rsidR="002B1A62" w:rsidRPr="002D2347">
        <w:t>.</w:t>
      </w:r>
    </w:p>
    <w:p w14:paraId="4C1043F1" w14:textId="270B44CD" w:rsidR="00165036" w:rsidRPr="002D2347" w:rsidRDefault="00165036" w:rsidP="00EE166B">
      <w:pPr>
        <w:spacing w:line="240" w:lineRule="auto"/>
      </w:pPr>
    </w:p>
    <w:p w14:paraId="765B348D" w14:textId="65D97B5E" w:rsidR="00165036" w:rsidRPr="00EE166B" w:rsidRDefault="00165036" w:rsidP="00EE166B">
      <w:pPr>
        <w:spacing w:line="240" w:lineRule="auto"/>
      </w:pPr>
      <w:r w:rsidRPr="002D2347">
        <w:t xml:space="preserve">Zavarovalni posrednik mora omogočati, da bodo posamezni naročniki lahko sklepali </w:t>
      </w:r>
      <w:r w:rsidR="00E950A4">
        <w:t>zavarovalne police v elektronski obliki (v nadaljevanj</w:t>
      </w:r>
      <w:r w:rsidR="002053B5">
        <w:t>u</w:t>
      </w:r>
      <w:r w:rsidR="00E950A4">
        <w:t>: e-police)</w:t>
      </w:r>
      <w:r w:rsidR="001E4E0B" w:rsidRPr="002D2347">
        <w:t xml:space="preserve"> in police s fizičnim podpisom</w:t>
      </w:r>
      <w:r w:rsidRPr="002D2347">
        <w:t>.</w:t>
      </w:r>
      <w:r w:rsidR="001E4E0B" w:rsidRPr="002D2347">
        <w:t xml:space="preserve"> Posamezni naročniki bodo prvenstveno sklepali e-police, police s fizičnim podpisom </w:t>
      </w:r>
      <w:r w:rsidR="00B858B4" w:rsidRPr="002D2347">
        <w:t>bodo posamezni naročniki</w:t>
      </w:r>
      <w:r w:rsidR="001E4E0B" w:rsidRPr="002D2347">
        <w:t xml:space="preserve"> sklepal</w:t>
      </w:r>
      <w:r w:rsidR="00B858B4" w:rsidRPr="002D2347">
        <w:t>i</w:t>
      </w:r>
      <w:r w:rsidR="001E4E0B" w:rsidRPr="002D2347">
        <w:t xml:space="preserve"> izjemoma.</w:t>
      </w:r>
      <w:r w:rsidR="001E4E0B">
        <w:t xml:space="preserve"> </w:t>
      </w:r>
    </w:p>
    <w:p w14:paraId="721E4626" w14:textId="77777777" w:rsidR="002B1A62" w:rsidRPr="00EE166B" w:rsidRDefault="002B1A62" w:rsidP="00EE166B">
      <w:pPr>
        <w:spacing w:line="240" w:lineRule="auto"/>
      </w:pPr>
    </w:p>
    <w:p w14:paraId="0E761A3E" w14:textId="77777777" w:rsidR="00AB1CA0" w:rsidRPr="00EE166B" w:rsidRDefault="002B1A62" w:rsidP="00EE166B">
      <w:pPr>
        <w:spacing w:line="240" w:lineRule="auto"/>
      </w:pPr>
      <w:r w:rsidRPr="00EE166B">
        <w:t xml:space="preserve">Naročnik lahko </w:t>
      </w:r>
      <w:r w:rsidR="008A64AA" w:rsidRPr="00EE166B">
        <w:t>za</w:t>
      </w:r>
      <w:r w:rsidR="00DE728F" w:rsidRPr="00EE166B">
        <w:t xml:space="preserve"> odda</w:t>
      </w:r>
      <w:r w:rsidR="008A64AA" w:rsidRPr="00EE166B">
        <w:t>jo</w:t>
      </w:r>
      <w:r w:rsidR="006575D6" w:rsidRPr="00EE166B">
        <w:t xml:space="preserve"> javn</w:t>
      </w:r>
      <w:r w:rsidR="00811B7A">
        <w:t>ega naročila</w:t>
      </w:r>
      <w:r w:rsidR="00DE728F" w:rsidRPr="00EE166B">
        <w:t xml:space="preserve"> </w:t>
      </w:r>
      <w:r w:rsidR="00AB1CA0" w:rsidRPr="00EE166B">
        <w:t xml:space="preserve">imenuje </w:t>
      </w:r>
      <w:r w:rsidRPr="00EE166B">
        <w:t xml:space="preserve">tudi </w:t>
      </w:r>
      <w:r w:rsidR="00995DE5" w:rsidRPr="00EE166B">
        <w:t xml:space="preserve">strokovno komisijo. </w:t>
      </w:r>
      <w:r w:rsidR="00AB1CA0" w:rsidRPr="00EE166B">
        <w:t>Za odločitve strokovne komisije, ki je delovno telo naročnika, zavarovalni posrednik ne odgovarja, odgovarja pa za strokovne nasvete</w:t>
      </w:r>
      <w:r w:rsidR="003C2710">
        <w:t>,</w:t>
      </w:r>
      <w:r w:rsidR="00AB1CA0" w:rsidRPr="00EE166B">
        <w:t xml:space="preserve"> </w:t>
      </w:r>
      <w:r w:rsidR="00DE728F" w:rsidRPr="00EE166B">
        <w:t>dane</w:t>
      </w:r>
      <w:r w:rsidR="00AB1CA0" w:rsidRPr="00EE166B">
        <w:t xml:space="preserve"> v okviru izvajanja te pogodbe, ki jih je </w:t>
      </w:r>
      <w:r w:rsidR="00E95AA2" w:rsidRPr="00EE166B">
        <w:t>dal</w:t>
      </w:r>
      <w:r w:rsidR="00AB1CA0" w:rsidRPr="00EE166B">
        <w:t xml:space="preserve"> naročn</w:t>
      </w:r>
      <w:r w:rsidR="00E60323" w:rsidRPr="00EE166B">
        <w:t>iku oziroma strokovni komisiji.</w:t>
      </w:r>
    </w:p>
    <w:p w14:paraId="63D96881" w14:textId="77777777" w:rsidR="00E73BFD" w:rsidRPr="00B13EAC" w:rsidRDefault="00EE166B" w:rsidP="00EE166B">
      <w:pPr>
        <w:pStyle w:val="Naslov2"/>
        <w:keepLines w:val="0"/>
        <w:numPr>
          <w:ilvl w:val="1"/>
          <w:numId w:val="2"/>
        </w:numPr>
        <w:suppressAutoHyphens/>
        <w:spacing w:before="180" w:line="100" w:lineRule="atLeast"/>
        <w:ind w:left="426" w:hanging="426"/>
        <w:rPr>
          <w:rFonts w:cs="Arial"/>
          <w:smallCaps w:val="0"/>
          <w:szCs w:val="20"/>
          <w:lang w:eastAsia="ar-SA"/>
        </w:rPr>
      </w:pPr>
      <w:r w:rsidRPr="00B13EAC">
        <w:rPr>
          <w:rFonts w:cs="Arial"/>
          <w:smallCaps w:val="0"/>
          <w:szCs w:val="20"/>
          <w:lang w:eastAsia="ar-SA"/>
        </w:rPr>
        <w:t>Spletna aplikacija</w:t>
      </w:r>
    </w:p>
    <w:p w14:paraId="268B0E9B" w14:textId="77777777" w:rsidR="003A7CF2" w:rsidRPr="00621608" w:rsidRDefault="003A7CF2" w:rsidP="00EE166B">
      <w:pPr>
        <w:pStyle w:val="pogodbaleni"/>
        <w:numPr>
          <w:ilvl w:val="0"/>
          <w:numId w:val="5"/>
        </w:numPr>
        <w:suppressAutoHyphens/>
        <w:ind w:left="720"/>
        <w:rPr>
          <w:rFonts w:cs="Arial"/>
        </w:rPr>
      </w:pPr>
      <w:r w:rsidRPr="00621608">
        <w:rPr>
          <w:rFonts w:cs="Arial"/>
        </w:rPr>
        <w:t xml:space="preserve">člen </w:t>
      </w:r>
    </w:p>
    <w:p w14:paraId="3FBC1FCF" w14:textId="77777777" w:rsidR="003A7CF2" w:rsidRPr="00EE166B" w:rsidRDefault="00E73BFD" w:rsidP="00EE166B">
      <w:pPr>
        <w:spacing w:line="240" w:lineRule="auto"/>
      </w:pPr>
      <w:r w:rsidRPr="00EE166B">
        <w:t xml:space="preserve">Zavarovalni posrednik mora </w:t>
      </w:r>
      <w:r w:rsidR="00995DE5" w:rsidRPr="00EE166B">
        <w:t>ves čas trajanja javnega naročila</w:t>
      </w:r>
      <w:r w:rsidR="00DE728F" w:rsidRPr="00EE166B">
        <w:t xml:space="preserve"> zagotavljati uporabo s</w:t>
      </w:r>
      <w:r w:rsidRPr="00EE166B">
        <w:t>pletn</w:t>
      </w:r>
      <w:r w:rsidR="00DE728F" w:rsidRPr="00EE166B">
        <w:t>e</w:t>
      </w:r>
      <w:r w:rsidRPr="00EE166B">
        <w:t xml:space="preserve"> aplikacij</w:t>
      </w:r>
      <w:r w:rsidR="00DE728F" w:rsidRPr="00EE166B">
        <w:t>e</w:t>
      </w:r>
      <w:r w:rsidRPr="00EE166B">
        <w:t xml:space="preserve">, </w:t>
      </w:r>
      <w:r w:rsidR="000D261A" w:rsidRPr="00EE166B">
        <w:t xml:space="preserve">v katero zavarovalni posrednik </w:t>
      </w:r>
      <w:r w:rsidR="00A55889" w:rsidRPr="00EE166B">
        <w:t xml:space="preserve">in posamezni naročnik </w:t>
      </w:r>
      <w:r w:rsidR="000D261A" w:rsidRPr="00EE166B">
        <w:t>vnese</w:t>
      </w:r>
      <w:r w:rsidR="00A55889" w:rsidRPr="00EE166B">
        <w:t>ta</w:t>
      </w:r>
      <w:r w:rsidR="000D261A" w:rsidRPr="00EE166B">
        <w:t xml:space="preserve"> vse potrebne podatke, pridobljene iz obstoječih zavarovanj </w:t>
      </w:r>
      <w:r w:rsidR="00356E99" w:rsidRPr="00EE166B">
        <w:t xml:space="preserve">posameznih </w:t>
      </w:r>
      <w:r w:rsidR="00A55889" w:rsidRPr="00EE166B">
        <w:t>naročnikov. Spletna aplikacija</w:t>
      </w:r>
      <w:r w:rsidRPr="00EE166B">
        <w:t xml:space="preserve"> omogoča vnos potreb </w:t>
      </w:r>
      <w:r w:rsidR="00356E99" w:rsidRPr="00EE166B">
        <w:t xml:space="preserve">posameznih </w:t>
      </w:r>
      <w:r w:rsidRPr="00EE166B">
        <w:t>naročnikov in drugih</w:t>
      </w:r>
      <w:r w:rsidR="00E60323" w:rsidRPr="00EE166B">
        <w:t xml:space="preserve"> potrebnih podatkov za izvedbo </w:t>
      </w:r>
      <w:r w:rsidR="00995DE5" w:rsidRPr="00EE166B">
        <w:t>javnega naročila</w:t>
      </w:r>
      <w:r w:rsidR="00DE728F" w:rsidRPr="00EE166B">
        <w:t xml:space="preserve"> ter obdelavo</w:t>
      </w:r>
      <w:r w:rsidR="008A64AA" w:rsidRPr="00EE166B">
        <w:t xml:space="preserve"> vseh teh podatkov.</w:t>
      </w:r>
    </w:p>
    <w:p w14:paraId="2F1D1753" w14:textId="77777777" w:rsidR="00E60323" w:rsidRPr="00EE166B" w:rsidRDefault="00E60323" w:rsidP="00EE166B">
      <w:pPr>
        <w:spacing w:line="240" w:lineRule="auto"/>
      </w:pPr>
    </w:p>
    <w:p w14:paraId="0A149DCD" w14:textId="77777777" w:rsidR="00E60323" w:rsidRPr="00EE166B" w:rsidRDefault="00E60323" w:rsidP="00EE166B">
      <w:pPr>
        <w:spacing w:line="240" w:lineRule="auto"/>
      </w:pPr>
      <w:r w:rsidRPr="00EE166B">
        <w:t>Zavarovalni posrednik obrazce v okviru spletne aplikacije oblikuje</w:t>
      </w:r>
      <w:r w:rsidR="0013571A" w:rsidRPr="00EE166B">
        <w:t xml:space="preserve"> glede na potrebe </w:t>
      </w:r>
      <w:r w:rsidR="00A9707B" w:rsidRPr="00EE166B">
        <w:t xml:space="preserve">javnega naročila </w:t>
      </w:r>
      <w:r w:rsidR="0013571A" w:rsidRPr="00EE166B">
        <w:t xml:space="preserve">in </w:t>
      </w:r>
      <w:r w:rsidRPr="00EE166B">
        <w:t>v skladu z dogovorom z naročnikom.</w:t>
      </w:r>
    </w:p>
    <w:p w14:paraId="53F6825C" w14:textId="77777777" w:rsidR="00E60323" w:rsidRPr="00EE166B" w:rsidRDefault="00E60323" w:rsidP="00EE166B">
      <w:pPr>
        <w:spacing w:line="240" w:lineRule="auto"/>
      </w:pPr>
    </w:p>
    <w:p w14:paraId="32F3E8CD" w14:textId="77777777" w:rsidR="00621608" w:rsidRPr="00EE166B" w:rsidRDefault="0013571A" w:rsidP="00EE166B">
      <w:pPr>
        <w:spacing w:line="240" w:lineRule="auto"/>
      </w:pPr>
      <w:r w:rsidRPr="00EE166B">
        <w:t xml:space="preserve">Zavarovalni posrednik mora ves čas </w:t>
      </w:r>
      <w:r w:rsidR="00DE728F" w:rsidRPr="00EE166B">
        <w:t>do oddaje</w:t>
      </w:r>
      <w:r w:rsidRPr="00EE166B">
        <w:t xml:space="preserve"> </w:t>
      </w:r>
      <w:r w:rsidR="00995DE5" w:rsidRPr="00EE166B">
        <w:t xml:space="preserve">javnega </w:t>
      </w:r>
      <w:r w:rsidRPr="00EE166B">
        <w:t>naročila zagotavljati, da s</w:t>
      </w:r>
      <w:r w:rsidR="00E60323" w:rsidRPr="00EE166B">
        <w:t xml:space="preserve">pletna aplikacija </w:t>
      </w:r>
      <w:r w:rsidRPr="00EE166B">
        <w:t>omogoča</w:t>
      </w:r>
      <w:r w:rsidR="00E60323" w:rsidRPr="00EE166B">
        <w:t xml:space="preserve"> spreminjanje</w:t>
      </w:r>
      <w:r w:rsidRPr="00EE166B">
        <w:t xml:space="preserve"> oziroma prilagajanje</w:t>
      </w:r>
      <w:r w:rsidR="00E60323" w:rsidRPr="00EE166B">
        <w:t xml:space="preserve"> podatkov</w:t>
      </w:r>
      <w:r w:rsidRPr="00EE166B">
        <w:t xml:space="preserve"> in/ali obrazcev</w:t>
      </w:r>
      <w:r w:rsidR="00E60323" w:rsidRPr="00EE166B">
        <w:t xml:space="preserve"> (kot npr. dodajanje/</w:t>
      </w:r>
      <w:r w:rsidRPr="00EE166B">
        <w:t>črtanje</w:t>
      </w:r>
      <w:r w:rsidR="00E60323" w:rsidRPr="00EE166B">
        <w:t xml:space="preserve"> naročnikov, spreminjanje zavarovalnega programa, ipd.).</w:t>
      </w:r>
      <w:r w:rsidR="00621608" w:rsidRPr="00EE166B">
        <w:t xml:space="preserve"> </w:t>
      </w:r>
    </w:p>
    <w:p w14:paraId="5236D118" w14:textId="77777777" w:rsidR="00621608" w:rsidRPr="00EE166B" w:rsidRDefault="00621608" w:rsidP="00EE166B">
      <w:pPr>
        <w:spacing w:line="240" w:lineRule="auto"/>
      </w:pPr>
    </w:p>
    <w:p w14:paraId="1C0070A5" w14:textId="77777777" w:rsidR="00DC6E88" w:rsidRPr="00EE166B" w:rsidRDefault="0013571A" w:rsidP="00EE166B">
      <w:pPr>
        <w:spacing w:line="240" w:lineRule="auto"/>
      </w:pPr>
      <w:r w:rsidRPr="00EE166B">
        <w:lastRenderedPageBreak/>
        <w:t>S</w:t>
      </w:r>
      <w:r w:rsidR="00621608" w:rsidRPr="00EE166B">
        <w:t>pletna aplikacija</w:t>
      </w:r>
      <w:r w:rsidRPr="00EE166B">
        <w:t xml:space="preserve"> mora </w:t>
      </w:r>
      <w:r w:rsidR="00356E99" w:rsidRPr="00EE166B">
        <w:t xml:space="preserve">posameznim </w:t>
      </w:r>
      <w:r w:rsidRPr="00EE166B">
        <w:t xml:space="preserve">naročnikom omogočati spreminjanje oziroma prilagajanje že vnesenih podatkov v spletno aplikacijo </w:t>
      </w:r>
      <w:r w:rsidR="00621608" w:rsidRPr="00EE166B">
        <w:t>(</w:t>
      </w:r>
      <w:r w:rsidRPr="00EE166B">
        <w:t xml:space="preserve">kot npr. </w:t>
      </w:r>
      <w:r w:rsidR="00621608" w:rsidRPr="00EE166B">
        <w:t>izbiro drug</w:t>
      </w:r>
      <w:r w:rsidR="00F35090" w:rsidRPr="00EE166B">
        <w:t>ačnega zavarovalnega programa</w:t>
      </w:r>
      <w:r w:rsidR="005015E5" w:rsidRPr="00EE166B">
        <w:t>, ipd</w:t>
      </w:r>
      <w:r w:rsidR="00120C18" w:rsidRPr="00EE166B">
        <w:t>.</w:t>
      </w:r>
      <w:r w:rsidR="00F35090" w:rsidRPr="00EE166B">
        <w:t xml:space="preserve">) in sicer do roka za predložitev ponudb v postopku oddaje javnega naročila. </w:t>
      </w:r>
    </w:p>
    <w:p w14:paraId="57EE2522" w14:textId="77777777" w:rsidR="00DC6E88" w:rsidRPr="00EE166B" w:rsidRDefault="00DC6E88" w:rsidP="00EE166B">
      <w:pPr>
        <w:spacing w:line="240" w:lineRule="auto"/>
      </w:pPr>
    </w:p>
    <w:p w14:paraId="66137638" w14:textId="6044B9FB" w:rsidR="00D45AFB" w:rsidRPr="00EE166B" w:rsidRDefault="00DC6E88" w:rsidP="00EE166B">
      <w:pPr>
        <w:spacing w:line="240" w:lineRule="auto"/>
      </w:pPr>
      <w:r w:rsidRPr="00A868F3">
        <w:t xml:space="preserve">Navedeno mora </w:t>
      </w:r>
      <w:r w:rsidR="001B7C24" w:rsidRPr="00A868F3">
        <w:t>s</w:t>
      </w:r>
      <w:r w:rsidR="001B7C24" w:rsidRPr="00EE166B">
        <w:t xml:space="preserve">pletna aplikacija </w:t>
      </w:r>
      <w:r w:rsidRPr="00EE166B">
        <w:t xml:space="preserve">omogočati tudi po oddaji </w:t>
      </w:r>
      <w:r w:rsidR="00811B7A">
        <w:t xml:space="preserve">javnega </w:t>
      </w:r>
      <w:r w:rsidRPr="00EE166B">
        <w:t xml:space="preserve">naročila in sicer na način, ki bo </w:t>
      </w:r>
      <w:r w:rsidRPr="00A868F3">
        <w:t>omogočal izvajanje pogodbe</w:t>
      </w:r>
      <w:r w:rsidR="00DC1EA8" w:rsidRPr="00A868F3">
        <w:t xml:space="preserve">, sklenjene </w:t>
      </w:r>
      <w:r w:rsidR="00727610" w:rsidRPr="00A868F3">
        <w:t>na osnovi izvedenega javnega</w:t>
      </w:r>
      <w:r w:rsidR="00727610">
        <w:t xml:space="preserve"> naročila.</w:t>
      </w:r>
    </w:p>
    <w:p w14:paraId="13AB3FA0" w14:textId="77777777" w:rsidR="00D27C7F" w:rsidRPr="00EE166B" w:rsidRDefault="00D27C7F" w:rsidP="00EE166B">
      <w:pPr>
        <w:spacing w:line="240" w:lineRule="auto"/>
      </w:pPr>
    </w:p>
    <w:p w14:paraId="06DFB280" w14:textId="1589F381" w:rsidR="004E1171" w:rsidRDefault="00D27C7F" w:rsidP="003A0C3E">
      <w:pPr>
        <w:spacing w:line="240" w:lineRule="auto"/>
      </w:pPr>
      <w:r w:rsidRPr="00EE166B">
        <w:t xml:space="preserve">Po oddaji </w:t>
      </w:r>
      <w:r w:rsidR="00811B7A">
        <w:t xml:space="preserve">javnega </w:t>
      </w:r>
      <w:r w:rsidRPr="00EE166B">
        <w:t xml:space="preserve">naročila </w:t>
      </w:r>
      <w:r w:rsidR="001B7C24" w:rsidRPr="00EE166B">
        <w:t xml:space="preserve">mora spletna aplikacija omogočati </w:t>
      </w:r>
      <w:r w:rsidRPr="00EE166B">
        <w:t xml:space="preserve">spremembo naročnika na podlagi pravnega nasledstva med naročniki </w:t>
      </w:r>
      <w:r w:rsidR="00EE16E3">
        <w:t>javnega</w:t>
      </w:r>
      <w:r w:rsidR="00811B7A">
        <w:t xml:space="preserve"> naročila</w:t>
      </w:r>
      <w:r w:rsidR="001B7C24" w:rsidRPr="00EE166B">
        <w:t>, zavarovalni posrednik mora ob tem poskrbeti za vse ostale aktivnosti potrebne</w:t>
      </w:r>
      <w:r w:rsidRPr="00EE166B">
        <w:t xml:space="preserve"> za pravočasno ureditev zavarovalnih polic za navedeni primer. </w:t>
      </w:r>
    </w:p>
    <w:p w14:paraId="684F61FE" w14:textId="1A8CD93A" w:rsidR="007666D7" w:rsidRDefault="007666D7" w:rsidP="003A0C3E">
      <w:pPr>
        <w:spacing w:line="240" w:lineRule="auto"/>
      </w:pPr>
    </w:p>
    <w:p w14:paraId="3C1164B5" w14:textId="54754D41" w:rsidR="007666D7" w:rsidRPr="002D2347" w:rsidRDefault="007666D7" w:rsidP="003A0C3E">
      <w:pPr>
        <w:spacing w:line="240" w:lineRule="auto"/>
      </w:pPr>
      <w:r w:rsidRPr="002D2347">
        <w:t xml:space="preserve">Zavarovalni posrednik mora skrbniku </w:t>
      </w:r>
      <w:r w:rsidR="002053B5">
        <w:t xml:space="preserve">te </w:t>
      </w:r>
      <w:r w:rsidRPr="002D2347">
        <w:t>pogodbe na strani</w:t>
      </w:r>
      <w:r w:rsidR="00E950A4">
        <w:t xml:space="preserve"> </w:t>
      </w:r>
      <w:r w:rsidRPr="002D2347">
        <w:t xml:space="preserve">naročnika omogočiti dostop do spletne aplikacije na način, da skrbnik </w:t>
      </w:r>
      <w:r w:rsidR="002053B5">
        <w:t xml:space="preserve">te </w:t>
      </w:r>
      <w:r w:rsidRPr="002D2347">
        <w:t>pogodbe na strani</w:t>
      </w:r>
      <w:r w:rsidR="00E950A4">
        <w:t xml:space="preserve"> </w:t>
      </w:r>
      <w:r w:rsidRPr="002D2347">
        <w:t xml:space="preserve">naročnika lahko dostopa do vseh </w:t>
      </w:r>
      <w:r w:rsidR="002053B5">
        <w:t>potreb posameznih naročnikov in drugih potrebnih podatkov za izvedbo javnega naročila</w:t>
      </w:r>
      <w:r w:rsidRPr="002D2347">
        <w:t xml:space="preserve">. </w:t>
      </w:r>
    </w:p>
    <w:p w14:paraId="18218A45" w14:textId="77777777" w:rsidR="00A868F3" w:rsidRPr="002D2347" w:rsidRDefault="00A868F3" w:rsidP="00A868F3">
      <w:pPr>
        <w:pStyle w:val="pogodbaleni"/>
        <w:numPr>
          <w:ilvl w:val="0"/>
          <w:numId w:val="5"/>
        </w:numPr>
        <w:suppressAutoHyphens/>
        <w:rPr>
          <w:rFonts w:cs="Arial"/>
        </w:rPr>
      </w:pPr>
      <w:r w:rsidRPr="002D2347">
        <w:rPr>
          <w:rFonts w:cs="Arial"/>
        </w:rPr>
        <w:t xml:space="preserve">člen </w:t>
      </w:r>
    </w:p>
    <w:p w14:paraId="423BCF89" w14:textId="17A1A9D8" w:rsidR="00A868F3" w:rsidRPr="002D2347" w:rsidRDefault="00A868F3" w:rsidP="00A868F3">
      <w:pPr>
        <w:spacing w:line="240" w:lineRule="auto"/>
      </w:pPr>
      <w:bookmarkStart w:id="0" w:name="_Hlk100224398"/>
      <w:r w:rsidRPr="002D2347">
        <w:t>Osnovne varnostne zahteve za spletno aplikacijo so:</w:t>
      </w:r>
    </w:p>
    <w:p w14:paraId="0C0BBBA7" w14:textId="3825B45B" w:rsidR="00A868F3" w:rsidRPr="002D2347" w:rsidRDefault="00A868F3" w:rsidP="00A868F3">
      <w:pPr>
        <w:numPr>
          <w:ilvl w:val="0"/>
          <w:numId w:val="7"/>
        </w:numPr>
        <w:suppressAutoHyphens/>
        <w:spacing w:line="240" w:lineRule="auto"/>
        <w:rPr>
          <w:rFonts w:eastAsia="Times New Roman" w:cs="Arial"/>
          <w:szCs w:val="20"/>
          <w:lang w:eastAsia="sl-SI"/>
        </w:rPr>
      </w:pPr>
      <w:r w:rsidRPr="002D2347">
        <w:rPr>
          <w:rFonts w:eastAsia="Times New Roman" w:cs="Arial"/>
          <w:szCs w:val="20"/>
          <w:lang w:eastAsia="sl-SI"/>
        </w:rPr>
        <w:t>izvorna koda aplikacije mora biti pregledana po metodologiji OWASP Top 10 z uporabo namenskega orodja, ki uporablja to metodologijo. V primeru zaznanega varnostnega incidenta mora zavarovalni zastopnik naročniku priložiti poročilo o predmetnem pregledu;</w:t>
      </w:r>
    </w:p>
    <w:p w14:paraId="392AB8E1" w14:textId="431CECC4" w:rsidR="00A868F3" w:rsidRPr="002D2347" w:rsidRDefault="00A868F3" w:rsidP="00A868F3">
      <w:pPr>
        <w:numPr>
          <w:ilvl w:val="0"/>
          <w:numId w:val="7"/>
        </w:numPr>
        <w:suppressAutoHyphens/>
        <w:spacing w:line="240" w:lineRule="auto"/>
        <w:rPr>
          <w:rFonts w:eastAsia="Times New Roman" w:cs="Arial"/>
          <w:szCs w:val="20"/>
          <w:lang w:eastAsia="sl-SI"/>
        </w:rPr>
      </w:pPr>
      <w:r w:rsidRPr="002D2347">
        <w:rPr>
          <w:rFonts w:eastAsia="Times New Roman" w:cs="Arial"/>
          <w:szCs w:val="20"/>
          <w:lang w:eastAsia="sl-SI"/>
        </w:rPr>
        <w:t>spletna aplikacija in infrastruktura, na kateri teče spletna aplikacija morata biti pregledana z namenskim orodjem za pregled ranljivosti. V primeru zaznanega varnostnega incidenta mora zavarovalni zastopnik naročniku priložiti poročilo, ki zajema podatke o izvedbi pregleda ranljivosti;</w:t>
      </w:r>
    </w:p>
    <w:p w14:paraId="370366F5" w14:textId="32467C10" w:rsidR="00A868F3" w:rsidRPr="002D2347" w:rsidRDefault="00A868F3" w:rsidP="00A868F3">
      <w:pPr>
        <w:numPr>
          <w:ilvl w:val="0"/>
          <w:numId w:val="7"/>
        </w:numPr>
        <w:suppressAutoHyphens/>
        <w:spacing w:line="240" w:lineRule="auto"/>
        <w:rPr>
          <w:rFonts w:eastAsia="Times New Roman" w:cs="Arial"/>
          <w:szCs w:val="20"/>
          <w:lang w:eastAsia="sl-SI"/>
        </w:rPr>
      </w:pPr>
      <w:r w:rsidRPr="002D2347">
        <w:rPr>
          <w:rFonts w:eastAsia="Times New Roman" w:cs="Arial"/>
          <w:szCs w:val="20"/>
          <w:lang w:eastAsia="sl-SI"/>
        </w:rPr>
        <w:t>spletna aplikacija in infrastruktura, na kateri teče spletna aplikacija, ne smeta imeti zaznanih visokih ali kritičnih ranljivosti, ki bi bile zaznane z pregledom z namenskim orodjem za pregled ranljivosti. V primeru zaznanega varnostnega incidenta mora zavarovalni zastopnik naročniku priložiti poročilo o predmetnem pregledu;</w:t>
      </w:r>
    </w:p>
    <w:p w14:paraId="2FFD87BB" w14:textId="27BD99DB" w:rsidR="00A868F3" w:rsidRPr="002D2347" w:rsidRDefault="00A868F3" w:rsidP="003A0C3E">
      <w:pPr>
        <w:numPr>
          <w:ilvl w:val="0"/>
          <w:numId w:val="7"/>
        </w:numPr>
        <w:suppressAutoHyphens/>
        <w:spacing w:line="240" w:lineRule="auto"/>
        <w:rPr>
          <w:rFonts w:eastAsia="Times New Roman" w:cs="Arial"/>
          <w:szCs w:val="20"/>
          <w:lang w:eastAsia="sl-SI"/>
        </w:rPr>
      </w:pPr>
      <w:r w:rsidRPr="002D2347">
        <w:rPr>
          <w:rFonts w:eastAsia="Times New Roman" w:cs="Arial"/>
          <w:szCs w:val="20"/>
          <w:lang w:eastAsia="sl-SI"/>
        </w:rPr>
        <w:t>spletna aplikacija mora voditi dnevnik dostopov, ki morajo biti na voljo naročniku v primeru zaznanega varnostnega incidenta.</w:t>
      </w:r>
      <w:bookmarkEnd w:id="0"/>
    </w:p>
    <w:p w14:paraId="4D27070F" w14:textId="77777777" w:rsidR="00E60323" w:rsidRPr="00EE166B" w:rsidRDefault="00EE166B" w:rsidP="00EE166B">
      <w:pPr>
        <w:pStyle w:val="Naslov2"/>
        <w:keepLines w:val="0"/>
        <w:numPr>
          <w:ilvl w:val="1"/>
          <w:numId w:val="2"/>
        </w:numPr>
        <w:suppressAutoHyphens/>
        <w:spacing w:before="180" w:line="100" w:lineRule="atLeast"/>
        <w:ind w:left="426" w:hanging="426"/>
        <w:rPr>
          <w:rFonts w:cs="Arial"/>
          <w:smallCaps w:val="0"/>
          <w:szCs w:val="20"/>
          <w:lang w:eastAsia="ar-SA"/>
        </w:rPr>
      </w:pPr>
      <w:r>
        <w:rPr>
          <w:rFonts w:cs="Arial"/>
          <w:smallCaps w:val="0"/>
          <w:szCs w:val="20"/>
          <w:lang w:eastAsia="ar-SA"/>
        </w:rPr>
        <w:t>Z</w:t>
      </w:r>
      <w:r w:rsidR="00E60323" w:rsidRPr="00EE166B">
        <w:rPr>
          <w:rFonts w:cs="Arial"/>
          <w:smallCaps w:val="0"/>
          <w:szCs w:val="20"/>
          <w:lang w:eastAsia="ar-SA"/>
        </w:rPr>
        <w:t xml:space="preserve">biranje </w:t>
      </w:r>
      <w:r w:rsidR="00F35090" w:rsidRPr="00EE166B">
        <w:rPr>
          <w:rFonts w:cs="Arial"/>
          <w:smallCaps w:val="0"/>
          <w:szCs w:val="20"/>
          <w:lang w:eastAsia="ar-SA"/>
        </w:rPr>
        <w:t xml:space="preserve">podatkov in </w:t>
      </w:r>
      <w:r w:rsidR="00E60323" w:rsidRPr="00EE166B">
        <w:rPr>
          <w:rFonts w:cs="Arial"/>
          <w:smallCaps w:val="0"/>
          <w:szCs w:val="20"/>
          <w:lang w:eastAsia="ar-SA"/>
        </w:rPr>
        <w:t>potreb</w:t>
      </w:r>
    </w:p>
    <w:p w14:paraId="6D46B06D" w14:textId="77777777" w:rsidR="00EE166B" w:rsidRDefault="00811B7A" w:rsidP="00A868F3">
      <w:pPr>
        <w:pStyle w:val="pogodbaleni"/>
        <w:numPr>
          <w:ilvl w:val="0"/>
          <w:numId w:val="5"/>
        </w:numPr>
        <w:suppressAutoHyphens/>
        <w:ind w:left="720"/>
        <w:rPr>
          <w:rFonts w:cs="Arial"/>
        </w:rPr>
      </w:pPr>
      <w:r>
        <w:rPr>
          <w:rFonts w:cs="Arial"/>
        </w:rPr>
        <w:t>člen</w:t>
      </w:r>
    </w:p>
    <w:p w14:paraId="4BEB279A" w14:textId="77777777" w:rsidR="00CF11B1" w:rsidRPr="00EE166B" w:rsidRDefault="00E60323" w:rsidP="00EE166B">
      <w:pPr>
        <w:spacing w:line="240" w:lineRule="auto"/>
      </w:pPr>
      <w:r w:rsidRPr="00EE166B">
        <w:t>Zavarovalni posrednik je dolžan</w:t>
      </w:r>
      <w:r w:rsidR="000D261A" w:rsidRPr="00EE166B">
        <w:t xml:space="preserve"> od zavarovalnic</w:t>
      </w:r>
      <w:r w:rsidRPr="00EE166B">
        <w:t xml:space="preserve"> </w:t>
      </w:r>
      <w:r w:rsidR="00CF11B1" w:rsidRPr="00EE166B">
        <w:t xml:space="preserve">pridobiti vse potrebne podatke iz obstoječih zavarovanj </w:t>
      </w:r>
      <w:r w:rsidR="000411C2">
        <w:t xml:space="preserve">posameznih </w:t>
      </w:r>
      <w:r w:rsidR="00CF11B1" w:rsidRPr="00EE166B">
        <w:t xml:space="preserve">naročnikov, potrebnih za </w:t>
      </w:r>
      <w:r w:rsidR="00F35090" w:rsidRPr="00EE166B">
        <w:t>izvajanje aktivnosti iz drugega člena te pogodbe.</w:t>
      </w:r>
      <w:r w:rsidR="00A9707B" w:rsidRPr="00EE166B">
        <w:t xml:space="preserve"> </w:t>
      </w:r>
    </w:p>
    <w:p w14:paraId="175B2F44" w14:textId="77777777" w:rsidR="00F126AB" w:rsidRPr="00EE166B" w:rsidRDefault="00F126AB" w:rsidP="00EE166B">
      <w:pPr>
        <w:spacing w:line="240" w:lineRule="auto"/>
      </w:pPr>
    </w:p>
    <w:p w14:paraId="203101E5" w14:textId="77777777" w:rsidR="00F95EF1" w:rsidRPr="003A0C3E" w:rsidRDefault="00F126AB" w:rsidP="003A0C3E">
      <w:pPr>
        <w:spacing w:line="240" w:lineRule="auto"/>
      </w:pPr>
      <w:r w:rsidRPr="00EE166B">
        <w:t xml:space="preserve">Zbiranje </w:t>
      </w:r>
      <w:r w:rsidR="00DE728F" w:rsidRPr="00EE166B">
        <w:t xml:space="preserve">podatkov in </w:t>
      </w:r>
      <w:r w:rsidRPr="00EE166B">
        <w:t>potreb naročnikov se lahko izvede več kot enkrat</w:t>
      </w:r>
      <w:r w:rsidR="00DC6E88" w:rsidRPr="00EE166B">
        <w:t xml:space="preserve">, vse do oddaje </w:t>
      </w:r>
      <w:r w:rsidR="00811B7A">
        <w:t xml:space="preserve">javnega </w:t>
      </w:r>
      <w:r w:rsidR="00DC6E88" w:rsidRPr="00EE166B">
        <w:t>naročila</w:t>
      </w:r>
      <w:r w:rsidR="00EE16E3">
        <w:t>.</w:t>
      </w:r>
    </w:p>
    <w:p w14:paraId="13227EE4" w14:textId="77777777" w:rsidR="00EA6156" w:rsidRPr="00621608" w:rsidRDefault="00EA6156" w:rsidP="008C422E">
      <w:pPr>
        <w:pStyle w:val="Naslov1"/>
        <w:numPr>
          <w:ilvl w:val="0"/>
          <w:numId w:val="6"/>
        </w:numPr>
        <w:shd w:val="clear" w:color="auto" w:fill="FFFFFF"/>
        <w:tabs>
          <w:tab w:val="num" w:pos="0"/>
        </w:tabs>
        <w:suppressAutoHyphens/>
        <w:spacing w:before="240" w:beforeAutospacing="0" w:after="120" w:afterAutospacing="0"/>
      </w:pPr>
      <w:r>
        <w:t xml:space="preserve">druge </w:t>
      </w:r>
      <w:r w:rsidRPr="008C422E">
        <w:rPr>
          <w:kern w:val="1"/>
          <w:lang w:eastAsia="sl-SI"/>
        </w:rPr>
        <w:t>obveznosti</w:t>
      </w:r>
      <w:r>
        <w:t xml:space="preserve"> zavarovalnega posrednika</w:t>
      </w:r>
    </w:p>
    <w:p w14:paraId="2D6ABC5B" w14:textId="77777777" w:rsidR="00EA6156" w:rsidRPr="00800BA6" w:rsidRDefault="00EA6156" w:rsidP="00A868F3">
      <w:pPr>
        <w:pStyle w:val="pogodbaleni"/>
        <w:numPr>
          <w:ilvl w:val="0"/>
          <w:numId w:val="5"/>
        </w:numPr>
        <w:suppressAutoHyphens/>
        <w:ind w:left="720"/>
        <w:rPr>
          <w:rFonts w:cs="Arial"/>
        </w:rPr>
      </w:pPr>
      <w:r w:rsidRPr="00800BA6">
        <w:rPr>
          <w:rFonts w:cs="Arial"/>
        </w:rPr>
        <w:t>člen</w:t>
      </w:r>
    </w:p>
    <w:p w14:paraId="72C8CC7E" w14:textId="3A271559" w:rsidR="00EA6156" w:rsidRDefault="00EA6156" w:rsidP="00EE166B">
      <w:pPr>
        <w:spacing w:line="240" w:lineRule="auto"/>
      </w:pPr>
      <w:r w:rsidRPr="00EE166B">
        <w:t>Zavarovalni posrednik mora delo po tej pogodbi opravljati v skladu z veljavno zakonodajo in običajih v dogovorjenem obsegu in na dogovorjeni način.</w:t>
      </w:r>
    </w:p>
    <w:p w14:paraId="086AD79E" w14:textId="77777777" w:rsidR="00BC7B1E" w:rsidRPr="00EE166B" w:rsidRDefault="00BC7B1E" w:rsidP="00EE166B">
      <w:pPr>
        <w:spacing w:line="240" w:lineRule="auto"/>
      </w:pPr>
    </w:p>
    <w:p w14:paraId="1C59EB05" w14:textId="77777777" w:rsidR="00EA6156" w:rsidRPr="00EE166B" w:rsidRDefault="00EA6156" w:rsidP="00EE166B">
      <w:pPr>
        <w:spacing w:line="240" w:lineRule="auto"/>
      </w:pPr>
      <w:r w:rsidRPr="00EE166B">
        <w:t>Zavarovalni posrednik se izrecno zavezuje:</w:t>
      </w:r>
    </w:p>
    <w:p w14:paraId="4099F25D" w14:textId="77777777" w:rsidR="00EA6156" w:rsidRPr="00EE166B" w:rsidRDefault="00EA6156"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da bo svetoval naročniku</w:t>
      </w:r>
      <w:r w:rsidR="00DE728F" w:rsidRPr="00EE166B">
        <w:rPr>
          <w:rFonts w:eastAsia="Times New Roman" w:cs="Arial"/>
          <w:szCs w:val="20"/>
          <w:lang w:eastAsia="sl-SI"/>
        </w:rPr>
        <w:t xml:space="preserve"> ali/in posa</w:t>
      </w:r>
      <w:r w:rsidR="00120C18" w:rsidRPr="00EE166B">
        <w:rPr>
          <w:rFonts w:eastAsia="Times New Roman" w:cs="Arial"/>
          <w:szCs w:val="20"/>
          <w:lang w:eastAsia="sl-SI"/>
        </w:rPr>
        <w:t>meznim naročnikom</w:t>
      </w:r>
      <w:r w:rsidRPr="00EE166B">
        <w:rPr>
          <w:rFonts w:eastAsia="Times New Roman" w:cs="Arial"/>
          <w:szCs w:val="20"/>
          <w:lang w:eastAsia="sl-SI"/>
        </w:rPr>
        <w:t>, raziskoval zavarovalni trg ter izvršil vsa opravila po tej pogodbi kakovostno in s skrbnostjo dobrega strokovnjaka in</w:t>
      </w:r>
    </w:p>
    <w:p w14:paraId="6CF3A190" w14:textId="55D619FC" w:rsidR="00EA6156" w:rsidRPr="00EE166B" w:rsidRDefault="00EA6156"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 xml:space="preserve">da bo </w:t>
      </w:r>
      <w:r w:rsidR="00077DA5">
        <w:rPr>
          <w:rFonts w:eastAsia="Times New Roman" w:cs="Arial"/>
          <w:szCs w:val="20"/>
          <w:lang w:eastAsia="sl-SI"/>
        </w:rPr>
        <w:t xml:space="preserve">vse podatke, dejstva in listine naročnika in posameznih naročnikov, s katerimi bo prišel v stik ob izvajanju te pogodbe, skrbno varoval in jih ne bo razkril tretji osebi tudi po </w:t>
      </w:r>
      <w:r w:rsidR="00DC1EA8">
        <w:rPr>
          <w:rFonts w:eastAsia="Times New Roman" w:cs="Arial"/>
          <w:szCs w:val="20"/>
          <w:lang w:eastAsia="sl-SI"/>
        </w:rPr>
        <w:t>o</w:t>
      </w:r>
      <w:r w:rsidR="00077DA5">
        <w:rPr>
          <w:rFonts w:eastAsia="Times New Roman" w:cs="Arial"/>
          <w:szCs w:val="20"/>
          <w:lang w:eastAsia="sl-SI"/>
        </w:rPr>
        <w:t>pravljeni storitvi.</w:t>
      </w:r>
    </w:p>
    <w:p w14:paraId="598A11F7" w14:textId="77777777" w:rsidR="00EA6156" w:rsidRPr="00800BA6" w:rsidRDefault="00EA6156" w:rsidP="008774B2">
      <w:pPr>
        <w:ind w:left="14" w:hanging="14"/>
        <w:rPr>
          <w:rFonts w:cs="Arial"/>
        </w:rPr>
      </w:pPr>
    </w:p>
    <w:p w14:paraId="20E005ED" w14:textId="77777777" w:rsidR="00EA6156" w:rsidRPr="00CB0257" w:rsidRDefault="00EA6156" w:rsidP="00EE166B">
      <w:pPr>
        <w:spacing w:line="240" w:lineRule="auto"/>
        <w:rPr>
          <w:rFonts w:cs="Arial"/>
          <w:szCs w:val="20"/>
        </w:rPr>
      </w:pPr>
      <w:r w:rsidRPr="00CB0257">
        <w:rPr>
          <w:rFonts w:cs="Arial"/>
          <w:szCs w:val="20"/>
        </w:rPr>
        <w:t xml:space="preserve">Če zavarovalni posrednik krši </w:t>
      </w:r>
      <w:r w:rsidR="00811B7A" w:rsidRPr="00CB0257">
        <w:rPr>
          <w:rFonts w:cs="Arial"/>
          <w:szCs w:val="20"/>
        </w:rPr>
        <w:t xml:space="preserve">prvi </w:t>
      </w:r>
      <w:r w:rsidR="00E654DC" w:rsidRPr="00CB0257">
        <w:rPr>
          <w:rFonts w:cs="Arial"/>
          <w:szCs w:val="20"/>
        </w:rPr>
        <w:t>in/</w:t>
      </w:r>
      <w:r w:rsidR="00811B7A" w:rsidRPr="00CB0257">
        <w:rPr>
          <w:rFonts w:cs="Arial"/>
          <w:szCs w:val="20"/>
        </w:rPr>
        <w:t>ali drugi</w:t>
      </w:r>
      <w:r w:rsidRPr="00CB0257">
        <w:rPr>
          <w:rFonts w:cs="Arial"/>
          <w:szCs w:val="20"/>
        </w:rPr>
        <w:t xml:space="preserve"> odstavek tega člena, s čimer povzroči materialno škodo, je naročniku dolžan poravnati njegovo ugotovljeno škodo v višini in obsegu, kot to določajo veljavni predpisi.</w:t>
      </w:r>
    </w:p>
    <w:p w14:paraId="4D501CBB" w14:textId="77777777" w:rsidR="00077DA5" w:rsidRDefault="00077DA5" w:rsidP="00EE166B">
      <w:pPr>
        <w:spacing w:line="240" w:lineRule="auto"/>
      </w:pPr>
    </w:p>
    <w:p w14:paraId="156AFE4A" w14:textId="77777777" w:rsidR="00077DA5" w:rsidRPr="003A0C3E" w:rsidRDefault="00077DA5" w:rsidP="00EE166B">
      <w:pPr>
        <w:spacing w:line="240" w:lineRule="auto"/>
        <w:rPr>
          <w:rFonts w:cs="Arial"/>
          <w:szCs w:val="20"/>
        </w:rPr>
      </w:pPr>
      <w:r w:rsidRPr="00244A2B">
        <w:rPr>
          <w:rFonts w:cs="Arial"/>
          <w:szCs w:val="20"/>
        </w:rPr>
        <w:t>Za morebitne kršitve obveznosti, določene v prvem</w:t>
      </w:r>
      <w:r>
        <w:rPr>
          <w:rFonts w:cs="Arial"/>
          <w:szCs w:val="20"/>
        </w:rPr>
        <w:t xml:space="preserve"> </w:t>
      </w:r>
      <w:r w:rsidR="00E654DC">
        <w:rPr>
          <w:rFonts w:cs="Arial"/>
          <w:szCs w:val="20"/>
        </w:rPr>
        <w:t>in/</w:t>
      </w:r>
      <w:r>
        <w:rPr>
          <w:rFonts w:cs="Arial"/>
          <w:szCs w:val="20"/>
        </w:rPr>
        <w:t>ali</w:t>
      </w:r>
      <w:r w:rsidRPr="00244A2B">
        <w:rPr>
          <w:rFonts w:cs="Arial"/>
          <w:szCs w:val="20"/>
        </w:rPr>
        <w:t xml:space="preserve"> drugem odstavku tega člena, je </w:t>
      </w:r>
      <w:r>
        <w:rPr>
          <w:rFonts w:cs="Arial"/>
          <w:szCs w:val="20"/>
        </w:rPr>
        <w:t xml:space="preserve">zavarovalni posrednik </w:t>
      </w:r>
      <w:r w:rsidRPr="00244A2B">
        <w:rPr>
          <w:rFonts w:cs="Arial"/>
          <w:szCs w:val="20"/>
        </w:rPr>
        <w:t>odškodninsko odgovoren, ne glede na dogovorjeno pogodbeno kazen in ne glede na zavarovanje za dobro izvedbo pogodbenih obveznosti.</w:t>
      </w:r>
    </w:p>
    <w:p w14:paraId="44AA13E1" w14:textId="77777777" w:rsidR="00DB7352" w:rsidRPr="00800BA6" w:rsidRDefault="00DB7352" w:rsidP="00A868F3">
      <w:pPr>
        <w:pStyle w:val="pogodbaleni"/>
        <w:numPr>
          <w:ilvl w:val="0"/>
          <w:numId w:val="5"/>
        </w:numPr>
        <w:suppressAutoHyphens/>
        <w:ind w:left="720"/>
        <w:rPr>
          <w:rFonts w:cs="Arial"/>
        </w:rPr>
      </w:pPr>
      <w:r w:rsidRPr="00800BA6">
        <w:rPr>
          <w:rFonts w:cs="Arial"/>
        </w:rPr>
        <w:lastRenderedPageBreak/>
        <w:t>člen</w:t>
      </w:r>
    </w:p>
    <w:p w14:paraId="0D00C1F9" w14:textId="300D483D" w:rsidR="00543583" w:rsidRDefault="001B7C24" w:rsidP="00EE166B">
      <w:pPr>
        <w:spacing w:line="240" w:lineRule="auto"/>
      </w:pPr>
      <w:r w:rsidRPr="00EE166B">
        <w:t xml:space="preserve">Zavarovalni posrednik mora med izvajanjem </w:t>
      </w:r>
      <w:r w:rsidR="00811B7A">
        <w:t xml:space="preserve">javnega </w:t>
      </w:r>
      <w:r w:rsidRPr="00EE166B">
        <w:t xml:space="preserve">naročila, naročniku predložiti </w:t>
      </w:r>
      <w:r w:rsidR="00C1350C" w:rsidRPr="00EE166B">
        <w:t xml:space="preserve">podatke v zvezi </w:t>
      </w:r>
      <w:r w:rsidR="00DC1EA8">
        <w:t>z javnim</w:t>
      </w:r>
      <w:r w:rsidR="00811B7A">
        <w:t xml:space="preserve"> naročilom</w:t>
      </w:r>
      <w:r w:rsidR="00C1350C" w:rsidRPr="00EE166B">
        <w:t xml:space="preserve">, ki jih naročnik zahteva ali predložiti </w:t>
      </w:r>
      <w:r w:rsidRPr="00EE166B">
        <w:t>analizo trga na podlagi katere ugotovi</w:t>
      </w:r>
      <w:r w:rsidR="00811B7A">
        <w:t>,</w:t>
      </w:r>
      <w:r w:rsidRPr="00EE166B">
        <w:t xml:space="preserve"> kakšna bi bila tržna vrednost </w:t>
      </w:r>
      <w:r w:rsidR="00811B7A">
        <w:t>javnega naročila</w:t>
      </w:r>
      <w:r w:rsidR="00543583" w:rsidRPr="00EE166B">
        <w:t>.</w:t>
      </w:r>
    </w:p>
    <w:p w14:paraId="08990C3A" w14:textId="77777777" w:rsidR="001B2BD2" w:rsidRPr="00EE166B" w:rsidRDefault="001B2BD2" w:rsidP="00EE166B">
      <w:pPr>
        <w:spacing w:line="240" w:lineRule="auto"/>
      </w:pPr>
    </w:p>
    <w:p w14:paraId="711E26ED" w14:textId="77777777" w:rsidR="00460B77" w:rsidRPr="00EE166B" w:rsidRDefault="00460B77" w:rsidP="00EE166B">
      <w:pPr>
        <w:spacing w:line="240" w:lineRule="auto"/>
      </w:pPr>
      <w:r w:rsidRPr="00EE166B">
        <w:t>Med izvajanjem pogodbe mora zavarovalni posrednik pravočasno obveščati naročnika o pridobivanju morebitnih dokazil</w:t>
      </w:r>
      <w:r w:rsidR="00154FE8">
        <w:t>, zavarovanja, ipd</w:t>
      </w:r>
      <w:r w:rsidRPr="00EE166B">
        <w:t>, v kolikor bo takšna predložitev po zavarovalni pogodbi potrebna.</w:t>
      </w:r>
    </w:p>
    <w:p w14:paraId="181EF2EF" w14:textId="77777777" w:rsidR="00C26121" w:rsidRDefault="00DB7352" w:rsidP="00EE166B">
      <w:pPr>
        <w:spacing w:line="240" w:lineRule="auto"/>
      </w:pPr>
      <w:r w:rsidRPr="00B13EAC">
        <w:t xml:space="preserve">Zavarovalni posrednik pet mesecev pred iztekom te pogodbe naročniku preda </w:t>
      </w:r>
      <w:r w:rsidR="00A55889" w:rsidRPr="00B13EAC">
        <w:t>izpis trenutnega stanja podatkov iz spletne aplikacije za vse posamezne naročnike.</w:t>
      </w:r>
      <w:r w:rsidR="007224EC" w:rsidRPr="00B13EAC">
        <w:t xml:space="preserve"> Izpis</w:t>
      </w:r>
      <w:r w:rsidR="007224EC" w:rsidRPr="00EE166B">
        <w:t xml:space="preserve"> mora biti v excelovi</w:t>
      </w:r>
      <w:r w:rsidR="00A55889" w:rsidRPr="00EE166B">
        <w:t xml:space="preserve"> </w:t>
      </w:r>
      <w:r w:rsidR="007224EC" w:rsidRPr="00EE166B">
        <w:t xml:space="preserve">obliki, ostalo obliko izpisa dogovorita pogodbeni stranki </w:t>
      </w:r>
      <w:r w:rsidR="00A21F1C" w:rsidRPr="00EE166B">
        <w:t>naknadno.</w:t>
      </w:r>
    </w:p>
    <w:p w14:paraId="765A683A" w14:textId="77777777" w:rsidR="00C26121" w:rsidRDefault="00C26121" w:rsidP="00A868F3">
      <w:pPr>
        <w:pStyle w:val="pogodbaleni"/>
        <w:numPr>
          <w:ilvl w:val="0"/>
          <w:numId w:val="5"/>
        </w:numPr>
        <w:suppressAutoHyphens/>
        <w:ind w:left="720"/>
      </w:pPr>
      <w:r>
        <w:t>člen</w:t>
      </w:r>
    </w:p>
    <w:p w14:paraId="055D7C20" w14:textId="013B61A0" w:rsidR="00C26121" w:rsidRPr="00C26121" w:rsidRDefault="00C26121" w:rsidP="00C26121">
      <w:pPr>
        <w:spacing w:line="240" w:lineRule="auto"/>
      </w:pPr>
      <w:r>
        <w:t xml:space="preserve">Zavarovalni posrednik </w:t>
      </w:r>
      <w:r w:rsidRPr="00C26121">
        <w:t>mora pogodbene storitve izvajati s kadri, ki izpolnjujejo vse zahtevane pogoje iz dokumentacije</w:t>
      </w:r>
      <w:r w:rsidR="00BC7B1E">
        <w:t xml:space="preserve"> naročila</w:t>
      </w:r>
      <w:r w:rsidRPr="00C26121">
        <w:t>, na podlagi katere je bil</w:t>
      </w:r>
      <w:r w:rsidR="00BC7B1E">
        <w:t>o</w:t>
      </w:r>
      <w:r>
        <w:t xml:space="preserve"> zavarovaln</w:t>
      </w:r>
      <w:r w:rsidR="00BC7B1E">
        <w:t>emu</w:t>
      </w:r>
      <w:r>
        <w:t xml:space="preserve"> posrednik</w:t>
      </w:r>
      <w:r w:rsidR="00BC7B1E">
        <w:t>u naročilo oddano</w:t>
      </w:r>
      <w:r>
        <w:t xml:space="preserve"> in podpisana ta pogodba.</w:t>
      </w:r>
      <w:r w:rsidRPr="00C26121">
        <w:t xml:space="preserve"> </w:t>
      </w:r>
    </w:p>
    <w:p w14:paraId="6E6F7F42" w14:textId="77777777" w:rsidR="00C26121" w:rsidRPr="00C26121" w:rsidRDefault="00C26121" w:rsidP="00C26121">
      <w:pPr>
        <w:spacing w:line="240" w:lineRule="auto"/>
      </w:pPr>
    </w:p>
    <w:p w14:paraId="46720A8D" w14:textId="77777777" w:rsidR="00C26121" w:rsidRPr="00C26121" w:rsidRDefault="00C26121" w:rsidP="00C26121">
      <w:pPr>
        <w:spacing w:line="240" w:lineRule="auto"/>
      </w:pPr>
      <w:r>
        <w:t>Zavarovalni posrednik</w:t>
      </w:r>
      <w:r w:rsidRPr="00C26121">
        <w:t xml:space="preserve"> je dolžan naročnika vnaprej obveščati o vsaki nameravani kadrovski spremembi pri izvajanju </w:t>
      </w:r>
      <w:r>
        <w:t xml:space="preserve">pogodbenih </w:t>
      </w:r>
      <w:r w:rsidRPr="00C26121">
        <w:t xml:space="preserve">storitev oziroma te pogodbe in naročniku predložiti dokumente, ki so zahtevani in štejejo za usposobljenost kadra. </w:t>
      </w:r>
    </w:p>
    <w:p w14:paraId="200B9B91" w14:textId="77777777" w:rsidR="00C26121" w:rsidRPr="00C26121" w:rsidRDefault="00C26121" w:rsidP="00C26121">
      <w:pPr>
        <w:spacing w:line="240" w:lineRule="auto"/>
      </w:pPr>
    </w:p>
    <w:p w14:paraId="785BC311" w14:textId="51C95C53" w:rsidR="00C26121" w:rsidRPr="00C25F0D" w:rsidRDefault="00C26121" w:rsidP="00C26121">
      <w:pPr>
        <w:spacing w:line="240" w:lineRule="auto"/>
      </w:pPr>
      <w:r w:rsidRPr="00C26121">
        <w:t xml:space="preserve">Kot sprememba se štejejo morebitna zamenjava prijavljenega kadra kot tudi morebitni dodatni kadri, ki bi opravljali predmetne storitve. Novi kadri morajo izpolnjevati enake pogoje, kot so bili zahtevani v </w:t>
      </w:r>
      <w:r w:rsidR="00BC7B1E">
        <w:t>dokumentaciji naročila, na podlagi katere je bilo zavarovalnemu posredniku naročilo oddano</w:t>
      </w:r>
      <w:r w:rsidR="002D3897">
        <w:t>,</w:t>
      </w:r>
      <w:r w:rsidR="002D3897">
        <w:rPr>
          <w:lang w:eastAsia="ar-SA"/>
        </w:rPr>
        <w:t xml:space="preserve"> in morajo omogočiti, da doseženo število točk iz merila Mer 1 ostane enako doseženim točkam, na podlagi katerih je bilo naročilo zavarovalnemu posredniku oddano.</w:t>
      </w:r>
    </w:p>
    <w:p w14:paraId="7357689F" w14:textId="77777777" w:rsidR="00C26121" w:rsidRPr="00C25F0D" w:rsidRDefault="00C26121" w:rsidP="00C26121">
      <w:pPr>
        <w:spacing w:line="240" w:lineRule="auto"/>
      </w:pPr>
    </w:p>
    <w:p w14:paraId="7B5588EE" w14:textId="77777777" w:rsidR="00025AA9" w:rsidRDefault="00C26121" w:rsidP="00C26121">
      <w:pPr>
        <w:spacing w:line="240" w:lineRule="auto"/>
      </w:pPr>
      <w:r w:rsidRPr="00C26121">
        <w:t>Naročnik po preveritvi izpolnjevanja iz zgornjega odstavka izvajalca obvesti o rezultatih preveritve</w:t>
      </w:r>
      <w:r w:rsidRPr="00C25F0D">
        <w:t xml:space="preserve"> v petih delovnih dneh po prejetem obvestilu o napovedani spremembi. </w:t>
      </w:r>
    </w:p>
    <w:p w14:paraId="1B730554" w14:textId="5F6505F4" w:rsidR="00025AA9" w:rsidRDefault="00025AA9" w:rsidP="00A868F3">
      <w:pPr>
        <w:pStyle w:val="pogodbaleni"/>
        <w:numPr>
          <w:ilvl w:val="0"/>
          <w:numId w:val="5"/>
        </w:numPr>
        <w:suppressAutoHyphens/>
        <w:ind w:left="720"/>
      </w:pPr>
      <w:r>
        <w:t>člen</w:t>
      </w:r>
    </w:p>
    <w:p w14:paraId="26A02C87" w14:textId="77777777" w:rsidR="00025AA9" w:rsidRDefault="00025AA9" w:rsidP="00025AA9">
      <w:pPr>
        <w:widowControl w:val="0"/>
        <w:shd w:val="clear" w:color="auto" w:fill="FFFFFF"/>
      </w:pPr>
      <w:r>
        <w:rPr>
          <w:lang w:val="pl-PL"/>
        </w:rPr>
        <w:t>Zavarovalni posrednik je dolžan na poziv naročnika pri izvajanju te pogodbe, v roku osmih dni od prejema poziva, naročniku posredovati podatke o:</w:t>
      </w:r>
    </w:p>
    <w:p w14:paraId="69D8F5AE" w14:textId="77777777" w:rsidR="00025AA9" w:rsidRDefault="00025AA9" w:rsidP="00025AA9">
      <w:pPr>
        <w:numPr>
          <w:ilvl w:val="0"/>
          <w:numId w:val="12"/>
        </w:numPr>
        <w:shd w:val="clear" w:color="auto" w:fill="FFFFFF"/>
        <w:suppressAutoHyphens/>
        <w:spacing w:line="240" w:lineRule="auto"/>
        <w:ind w:left="709" w:hanging="349"/>
      </w:pPr>
      <w:r>
        <w:t>svojih ustanoviteljih, družbenikih, delničarjih, komanditistih ali drugih lastnikih in podatke o lastniških deležih navedenih oseb;</w:t>
      </w:r>
    </w:p>
    <w:p w14:paraId="3784A243" w14:textId="3A8EBBD2" w:rsidR="00025AA9" w:rsidRPr="00C26121" w:rsidRDefault="00025AA9" w:rsidP="00BC7B1E">
      <w:pPr>
        <w:numPr>
          <w:ilvl w:val="0"/>
          <w:numId w:val="12"/>
        </w:numPr>
        <w:shd w:val="clear" w:color="auto" w:fill="FFFFFF"/>
        <w:suppressAutoHyphens/>
        <w:spacing w:line="240" w:lineRule="auto"/>
        <w:ind w:left="709" w:hanging="349"/>
      </w:pPr>
      <w:r>
        <w:t>gospodarskih subjektih, za katere se po pravilih zakona, ki ureja gospodarske družbe, šteje, da so z njim povezane družbe.</w:t>
      </w:r>
    </w:p>
    <w:p w14:paraId="7651AF31" w14:textId="77777777" w:rsidR="00EA6156" w:rsidRPr="00800BA6" w:rsidRDefault="00EA6156" w:rsidP="008C422E">
      <w:pPr>
        <w:pStyle w:val="Naslov1"/>
        <w:numPr>
          <w:ilvl w:val="0"/>
          <w:numId w:val="6"/>
        </w:numPr>
        <w:shd w:val="clear" w:color="auto" w:fill="FFFFFF"/>
        <w:tabs>
          <w:tab w:val="num" w:pos="0"/>
        </w:tabs>
        <w:suppressAutoHyphens/>
        <w:spacing w:before="240" w:beforeAutospacing="0" w:after="120" w:afterAutospacing="0"/>
        <w:rPr>
          <w:rFonts w:eastAsia="Calibri" w:cs="Arial"/>
        </w:rPr>
      </w:pPr>
      <w:r w:rsidRPr="008C422E">
        <w:rPr>
          <w:kern w:val="1"/>
          <w:lang w:eastAsia="sl-SI"/>
        </w:rPr>
        <w:t>obveznosti</w:t>
      </w:r>
      <w:r w:rsidRPr="00800BA6">
        <w:rPr>
          <w:rFonts w:eastAsia="Calibri" w:cs="Arial"/>
        </w:rPr>
        <w:t xml:space="preserve"> naročnika</w:t>
      </w:r>
    </w:p>
    <w:p w14:paraId="36BAD640" w14:textId="77777777" w:rsidR="00EA6156" w:rsidRPr="00800BA6" w:rsidRDefault="00EA6156" w:rsidP="00A868F3">
      <w:pPr>
        <w:pStyle w:val="pogodbaleni"/>
        <w:numPr>
          <w:ilvl w:val="0"/>
          <w:numId w:val="5"/>
        </w:numPr>
        <w:suppressAutoHyphens/>
        <w:ind w:left="720"/>
        <w:rPr>
          <w:rFonts w:cs="Arial"/>
        </w:rPr>
      </w:pPr>
      <w:r w:rsidRPr="00800BA6">
        <w:rPr>
          <w:rFonts w:cs="Arial"/>
        </w:rPr>
        <w:t>člen</w:t>
      </w:r>
    </w:p>
    <w:p w14:paraId="38BA1B02" w14:textId="77777777" w:rsidR="00EA6156" w:rsidRPr="00EE166B" w:rsidRDefault="00EA6156" w:rsidP="00EE166B">
      <w:pPr>
        <w:spacing w:line="240" w:lineRule="auto"/>
      </w:pPr>
      <w:r w:rsidRPr="00EE166B">
        <w:t>Naročnik se obvezuje, da bo zavarovalnemu posredniku omogočil dostop do potrebne dokumentacije za izvajanje storitev po tej pogodbi in omogočil vpogled v vse podatke, ki jih potrebuje pri svojem delu.</w:t>
      </w:r>
    </w:p>
    <w:p w14:paraId="56AAF9B0" w14:textId="77777777" w:rsidR="00EA6156" w:rsidRPr="00EE166B" w:rsidRDefault="00EA6156" w:rsidP="00EE166B">
      <w:pPr>
        <w:spacing w:line="240" w:lineRule="auto"/>
      </w:pPr>
    </w:p>
    <w:p w14:paraId="7839A63B" w14:textId="77777777" w:rsidR="00EA6156" w:rsidRPr="00EE166B" w:rsidRDefault="00EA6156" w:rsidP="00EE166B">
      <w:pPr>
        <w:spacing w:line="240" w:lineRule="auto"/>
      </w:pPr>
      <w:r w:rsidRPr="00EE166B">
        <w:t xml:space="preserve">Naročnik se zavezuje, da bo v razmerju do zavarovalnega posrednika deloval kot dober strokovnjak in bo, razen </w:t>
      </w:r>
      <w:r w:rsidR="0094442D">
        <w:t xml:space="preserve">podatkov, </w:t>
      </w:r>
      <w:r w:rsidRPr="00EE166B">
        <w:t>ki niso povezan</w:t>
      </w:r>
      <w:r w:rsidR="0094442D">
        <w:t>i</w:t>
      </w:r>
      <w:r w:rsidRPr="00EE166B">
        <w:t xml:space="preserve"> </w:t>
      </w:r>
      <w:r w:rsidR="00077DA5">
        <w:t>z izvajanjem te pogodbe, ki jih</w:t>
      </w:r>
      <w:r w:rsidR="00727610">
        <w:t xml:space="preserve"> oziroma </w:t>
      </w:r>
      <w:r w:rsidR="00077DA5">
        <w:t>podatkov</w:t>
      </w:r>
      <w:r w:rsidRPr="00EE166B">
        <w:t>, ki jih v nobenem primeru ne sme razkriti, posredoval zavarovalnemu posredniku vse podatke, še posebej tiste, ki bi lahko zavarovalnemu posredniku, če za njih ne bi vedel, otežili ali onemogočili delo po tej pogodbi.</w:t>
      </w:r>
    </w:p>
    <w:p w14:paraId="56AB28B5" w14:textId="77777777" w:rsidR="00EA6156" w:rsidRPr="00EE166B" w:rsidRDefault="00EA6156" w:rsidP="00EE166B">
      <w:pPr>
        <w:spacing w:line="240" w:lineRule="auto"/>
      </w:pPr>
    </w:p>
    <w:p w14:paraId="7F458A95" w14:textId="77777777" w:rsidR="00EA6156" w:rsidRPr="00EE166B" w:rsidRDefault="00EA6156" w:rsidP="00EE166B">
      <w:pPr>
        <w:spacing w:line="240" w:lineRule="auto"/>
      </w:pPr>
      <w:r w:rsidRPr="00EE166B">
        <w:t>Naročnik se zavezuje, da bo v postopk</w:t>
      </w:r>
      <w:r w:rsidR="00811B7A">
        <w:t xml:space="preserve">u oddaje javnega naročila </w:t>
      </w:r>
      <w:r w:rsidRPr="00EE166B">
        <w:t xml:space="preserve">v razpisni dokumentaciji navedel, da bo najel zavarovalnega posrednika po tej pogodbi. </w:t>
      </w:r>
    </w:p>
    <w:p w14:paraId="29E26660" w14:textId="77777777" w:rsidR="00EA6156" w:rsidRPr="00EE166B" w:rsidRDefault="00EA6156" w:rsidP="00EE166B">
      <w:pPr>
        <w:spacing w:line="240" w:lineRule="auto"/>
      </w:pPr>
    </w:p>
    <w:p w14:paraId="6D7E283F" w14:textId="7276CC28" w:rsidR="00EA6156" w:rsidRDefault="00EA6156" w:rsidP="00EE166B">
      <w:pPr>
        <w:spacing w:line="240" w:lineRule="auto"/>
      </w:pPr>
      <w:r w:rsidRPr="00EE166B">
        <w:t>V primeru, da je zaradi narave posameznega posla potrebna posebna skrb za varovanje zaupnosti podatkov, bosta naročnik in zavarovalni posrednik o tem sklenila poseben dogovor, s katerim bosta podrobno določila obseg in stopnjo varovanja ter obveznosti strank.</w:t>
      </w:r>
    </w:p>
    <w:p w14:paraId="5283187C" w14:textId="0A4F33ED" w:rsidR="001B2BD2" w:rsidRDefault="001B2BD2" w:rsidP="00EE166B">
      <w:pPr>
        <w:spacing w:line="240" w:lineRule="auto"/>
      </w:pPr>
    </w:p>
    <w:p w14:paraId="1B87CDA3" w14:textId="77777777" w:rsidR="001B2BD2" w:rsidRPr="00EE166B" w:rsidRDefault="001B2BD2" w:rsidP="00EE166B">
      <w:pPr>
        <w:spacing w:line="240" w:lineRule="auto"/>
      </w:pPr>
    </w:p>
    <w:p w14:paraId="1BDADBA5" w14:textId="77777777" w:rsidR="00EA6156" w:rsidRDefault="00EA6156"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8C422E">
        <w:rPr>
          <w:kern w:val="1"/>
          <w:lang w:eastAsia="sl-SI"/>
        </w:rPr>
        <w:lastRenderedPageBreak/>
        <w:t>pooblastilo</w:t>
      </w:r>
    </w:p>
    <w:p w14:paraId="36290C01" w14:textId="77777777" w:rsidR="00EA6156" w:rsidRPr="00800BA6" w:rsidRDefault="00EA6156" w:rsidP="00A868F3">
      <w:pPr>
        <w:pStyle w:val="pogodbaleni"/>
        <w:numPr>
          <w:ilvl w:val="0"/>
          <w:numId w:val="5"/>
        </w:numPr>
        <w:suppressAutoHyphens/>
        <w:ind w:left="720"/>
        <w:rPr>
          <w:rFonts w:cs="Arial"/>
        </w:rPr>
      </w:pPr>
      <w:r w:rsidRPr="00800BA6">
        <w:rPr>
          <w:rFonts w:cs="Arial"/>
        </w:rPr>
        <w:t>člen</w:t>
      </w:r>
    </w:p>
    <w:p w14:paraId="5FBE4BA4" w14:textId="77777777" w:rsidR="00EA6156" w:rsidRDefault="00EA6156" w:rsidP="00EE166B">
      <w:pPr>
        <w:spacing w:line="240" w:lineRule="auto"/>
      </w:pPr>
      <w:r>
        <w:t>Ob sklenitvi te pogodbe izda naročnik zavarovalnemu posredniku pisno pooblastilo. Kopija izdanega pooblastila je priloga št. 1 te pogodbe in njen sestavni del.</w:t>
      </w:r>
    </w:p>
    <w:p w14:paraId="2268C525" w14:textId="77777777" w:rsidR="00EA6156" w:rsidRDefault="00EA6156" w:rsidP="00EE166B">
      <w:pPr>
        <w:spacing w:line="240" w:lineRule="auto"/>
      </w:pPr>
    </w:p>
    <w:p w14:paraId="1A5F497F" w14:textId="16C6C9DA" w:rsidR="004E1171" w:rsidRDefault="00EA6156" w:rsidP="00EE166B">
      <w:pPr>
        <w:spacing w:line="240" w:lineRule="auto"/>
      </w:pPr>
      <w:r>
        <w:t xml:space="preserve">Vse po tej pogodbi dogovorjene in izvršene aktivnosti zavarovalnega </w:t>
      </w:r>
      <w:r w:rsidR="00FA3D90">
        <w:t xml:space="preserve">posredovanja </w:t>
      </w:r>
      <w:r>
        <w:t>se v odnosih z zavarovalnimi družbami izvajajo na podlagi pisnega pooblastila naročnika.</w:t>
      </w:r>
    </w:p>
    <w:p w14:paraId="633A5E6D" w14:textId="77777777" w:rsidR="002053B5" w:rsidRPr="00621608" w:rsidRDefault="002053B5" w:rsidP="00EE166B">
      <w:pPr>
        <w:spacing w:line="240" w:lineRule="auto"/>
      </w:pPr>
    </w:p>
    <w:p w14:paraId="02E86BCF" w14:textId="77777777" w:rsidR="004D07E1" w:rsidRPr="00800BA6" w:rsidRDefault="00E95AA2"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800BA6">
        <w:rPr>
          <w:rFonts w:cs="Arial"/>
        </w:rPr>
        <w:t>višina in način plačila</w:t>
      </w:r>
    </w:p>
    <w:p w14:paraId="297C949B" w14:textId="77777777" w:rsidR="001C3827" w:rsidRPr="00800BA6" w:rsidRDefault="001C3827" w:rsidP="00A868F3">
      <w:pPr>
        <w:pStyle w:val="pogodbaleni"/>
        <w:numPr>
          <w:ilvl w:val="0"/>
          <w:numId w:val="5"/>
        </w:numPr>
        <w:suppressAutoHyphens/>
        <w:ind w:left="720"/>
        <w:rPr>
          <w:rFonts w:cs="Arial"/>
        </w:rPr>
      </w:pPr>
      <w:r w:rsidRPr="00800BA6">
        <w:rPr>
          <w:rFonts w:cs="Arial"/>
        </w:rPr>
        <w:t xml:space="preserve">člen </w:t>
      </w:r>
    </w:p>
    <w:p w14:paraId="0D35C0FD" w14:textId="7B3D420F" w:rsidR="000C3268" w:rsidRPr="00EE166B" w:rsidRDefault="00E95AA2" w:rsidP="00ED1E08">
      <w:pPr>
        <w:spacing w:line="240" w:lineRule="auto"/>
      </w:pPr>
      <w:bookmarkStart w:id="1" w:name="_Hlk100056637"/>
      <w:bookmarkStart w:id="2" w:name="_Hlk95836743"/>
      <w:r w:rsidRPr="00EE166B">
        <w:t xml:space="preserve">Pogodbeni stranki sta soglasni, da sklepata to pogodbo kot </w:t>
      </w:r>
      <w:r w:rsidR="00534CB8">
        <w:t>pogodbo</w:t>
      </w:r>
      <w:r w:rsidR="004E4A30">
        <w:t xml:space="preserve"> o zavarovalnem posredovanju</w:t>
      </w:r>
      <w:r w:rsidRPr="00EE166B">
        <w:t xml:space="preserve">, pri kateri višina plačila posredniške provizije za zavarovalno </w:t>
      </w:r>
      <w:r w:rsidR="00FA3D90" w:rsidRPr="00EE166B">
        <w:t>posred</w:t>
      </w:r>
      <w:r w:rsidR="00FA3D90">
        <w:t>ovanje</w:t>
      </w:r>
      <w:r w:rsidR="00FA3D90" w:rsidRPr="00EE166B">
        <w:t xml:space="preserve"> </w:t>
      </w:r>
      <w:r w:rsidRPr="00EE166B">
        <w:t xml:space="preserve">temelji na ponudbi zavarovalnega posrednika </w:t>
      </w:r>
      <w:r w:rsidRPr="00EE166B">
        <w:fldChar w:fldCharType="begin">
          <w:ffData>
            <w:name w:val="Besedilo5"/>
            <w:enabled/>
            <w:calcOnExit w:val="0"/>
            <w:textInput/>
          </w:ffData>
        </w:fldChar>
      </w:r>
      <w:bookmarkStart w:id="3" w:name="Besedilo5"/>
      <w:r w:rsidRPr="00EE166B">
        <w:instrText xml:space="preserve"> FORMTEXT </w:instrText>
      </w:r>
      <w:r w:rsidRPr="00EE166B">
        <w:fldChar w:fldCharType="separate"/>
      </w:r>
      <w:r w:rsidRPr="00EE166B">
        <w:t> </w:t>
      </w:r>
      <w:r w:rsidRPr="00EE166B">
        <w:t> </w:t>
      </w:r>
      <w:r w:rsidRPr="00EE166B">
        <w:t> </w:t>
      </w:r>
      <w:r w:rsidRPr="00EE166B">
        <w:t> </w:t>
      </w:r>
      <w:r w:rsidRPr="00EE166B">
        <w:t> </w:t>
      </w:r>
      <w:r w:rsidRPr="00EE166B">
        <w:fldChar w:fldCharType="end"/>
      </w:r>
      <w:bookmarkEnd w:id="3"/>
      <w:r w:rsidRPr="00EE166B">
        <w:t xml:space="preserve">, </w:t>
      </w:r>
      <w:r w:rsidR="006C6191" w:rsidRPr="00EE166B">
        <w:t xml:space="preserve">in sicer </w:t>
      </w:r>
      <w:r w:rsidR="00563327">
        <w:t xml:space="preserve">največ </w:t>
      </w:r>
      <w:r w:rsidRPr="00EE166B">
        <w:fldChar w:fldCharType="begin">
          <w:ffData>
            <w:name w:val="Besedilo6"/>
            <w:enabled/>
            <w:calcOnExit w:val="0"/>
            <w:textInput/>
          </w:ffData>
        </w:fldChar>
      </w:r>
      <w:bookmarkStart w:id="4" w:name="Besedilo6"/>
      <w:r w:rsidRPr="00EE166B">
        <w:instrText xml:space="preserve"> FORMTEXT </w:instrText>
      </w:r>
      <w:r w:rsidRPr="00EE166B">
        <w:fldChar w:fldCharType="separate"/>
      </w:r>
      <w:r w:rsidRPr="00EE166B">
        <w:t> </w:t>
      </w:r>
      <w:r w:rsidRPr="00EE166B">
        <w:t> </w:t>
      </w:r>
      <w:r w:rsidRPr="00EE166B">
        <w:t> </w:t>
      </w:r>
      <w:r w:rsidRPr="00EE166B">
        <w:t> </w:t>
      </w:r>
      <w:r w:rsidRPr="00EE166B">
        <w:t> </w:t>
      </w:r>
      <w:r w:rsidRPr="00EE166B">
        <w:fldChar w:fldCharType="end"/>
      </w:r>
      <w:bookmarkEnd w:id="4"/>
      <w:r w:rsidR="00800BA6" w:rsidRPr="00EE166B">
        <w:t xml:space="preserve"> %</w:t>
      </w:r>
      <w:r w:rsidR="006C6191" w:rsidRPr="00EE166B">
        <w:t xml:space="preserve"> </w:t>
      </w:r>
      <w:r w:rsidR="00563327">
        <w:t xml:space="preserve">od </w:t>
      </w:r>
      <w:r w:rsidR="006C6191" w:rsidRPr="00EE166B">
        <w:t>ponujene</w:t>
      </w:r>
      <w:r w:rsidR="00563327">
        <w:t xml:space="preserve"> neto</w:t>
      </w:r>
      <w:r w:rsidR="006C6191" w:rsidRPr="00EE166B">
        <w:t xml:space="preserve"> za</w:t>
      </w:r>
      <w:r w:rsidR="00B84032" w:rsidRPr="00EE166B">
        <w:t xml:space="preserve">varovalne premije </w:t>
      </w:r>
      <w:r w:rsidR="00563327">
        <w:t>(brez</w:t>
      </w:r>
      <w:r w:rsidR="00CB0257">
        <w:t xml:space="preserve"> </w:t>
      </w:r>
      <w:r w:rsidR="00B84032" w:rsidRPr="00EE166B">
        <w:t>8</w:t>
      </w:r>
      <w:r w:rsidR="006C6191" w:rsidRPr="00EE166B">
        <w:t>,5 % davk</w:t>
      </w:r>
      <w:r w:rsidR="00563327">
        <w:t>a</w:t>
      </w:r>
      <w:r w:rsidR="006C6191" w:rsidRPr="00EE166B">
        <w:t xml:space="preserve"> od prometa zavarovalnih poslov (DPZP</w:t>
      </w:r>
      <w:r w:rsidR="00563327">
        <w:t>)</w:t>
      </w:r>
      <w:r w:rsidR="009935BD" w:rsidRPr="00EE166B">
        <w:t>)</w:t>
      </w:r>
      <w:r w:rsidRPr="00EE166B">
        <w:t xml:space="preserve">. Način plačila posredniške provizije je v izključni pristojnosti posrednika in zavarovalnice, ki je izbrana v okviru posameznega posla – zavarovalne vrste. </w:t>
      </w:r>
    </w:p>
    <w:bookmarkEnd w:id="1"/>
    <w:p w14:paraId="6C55D692" w14:textId="77777777" w:rsidR="002053B5" w:rsidRDefault="002053B5" w:rsidP="00EE166B">
      <w:pPr>
        <w:spacing w:line="240" w:lineRule="auto"/>
      </w:pPr>
    </w:p>
    <w:p w14:paraId="17EBF9F7" w14:textId="51455835" w:rsidR="00E95AA2" w:rsidRPr="00EE166B" w:rsidRDefault="00E95AA2" w:rsidP="00EE166B">
      <w:pPr>
        <w:spacing w:line="240" w:lineRule="auto"/>
      </w:pPr>
      <w:r w:rsidRPr="00EE166B">
        <w:t>Zavarovalni posrednik in zavarovalnica, ki je izbrana v okviru posameznega posla – zavarovalne vrste se na podlagi medsebojnih pogajanj med seboj dogovorita o višini in načinu plačila posredniške provizije, višina posredniške provizije pa ne sme biti višja od višine iz prejšnjega odstavka.</w:t>
      </w:r>
    </w:p>
    <w:p w14:paraId="52E13C3D" w14:textId="77777777" w:rsidR="00E95AA2" w:rsidRPr="00EE166B" w:rsidRDefault="00E95AA2" w:rsidP="00EE166B">
      <w:pPr>
        <w:spacing w:line="240" w:lineRule="auto"/>
      </w:pPr>
    </w:p>
    <w:p w14:paraId="25D0E340" w14:textId="77777777" w:rsidR="00E95AA2" w:rsidRPr="00EE166B" w:rsidRDefault="00E95AA2" w:rsidP="00EE166B">
      <w:pPr>
        <w:spacing w:line="240" w:lineRule="auto"/>
      </w:pPr>
      <w:r w:rsidRPr="00EE166B">
        <w:t xml:space="preserve">Zavarovalni </w:t>
      </w:r>
      <w:r w:rsidRPr="005F71B0">
        <w:t>posrednik bo za opravljanje strokovnih storitev za potrebe naročnika, navedene v 2. členu</w:t>
      </w:r>
      <w:r w:rsidR="00E60323" w:rsidRPr="005F71B0">
        <w:t xml:space="preserve"> </w:t>
      </w:r>
      <w:r w:rsidRPr="005F71B0">
        <w:t>te pogodbe poplačan v okviru dela administrativne premije (brokeraže), ki mu jo prizna v posameznem poslovnem primeru izbrana zavarovalnica, s čimer se naročnik v celoti strinja.</w:t>
      </w:r>
    </w:p>
    <w:bookmarkEnd w:id="2"/>
    <w:p w14:paraId="59AAE816" w14:textId="77777777" w:rsidR="00621110" w:rsidRPr="00800BA6" w:rsidRDefault="00E95AA2"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800BA6">
        <w:rPr>
          <w:rFonts w:cs="Arial"/>
        </w:rPr>
        <w:t xml:space="preserve">finančno </w:t>
      </w:r>
      <w:r w:rsidRPr="008C422E">
        <w:rPr>
          <w:kern w:val="1"/>
          <w:lang w:eastAsia="sl-SI"/>
        </w:rPr>
        <w:t>zavarovanje</w:t>
      </w:r>
      <w:r w:rsidRPr="00800BA6">
        <w:rPr>
          <w:rFonts w:cs="Arial"/>
        </w:rPr>
        <w:t xml:space="preserve"> </w:t>
      </w:r>
      <w:r w:rsidR="00C44540" w:rsidRPr="00800BA6">
        <w:rPr>
          <w:rFonts w:cs="Arial"/>
        </w:rPr>
        <w:t>za dobro izvedbo pogodbenih obveznosti</w:t>
      </w:r>
    </w:p>
    <w:p w14:paraId="0C968C08" w14:textId="77777777" w:rsidR="004D07E1" w:rsidRPr="00800BA6" w:rsidRDefault="004D07E1" w:rsidP="00A868F3">
      <w:pPr>
        <w:pStyle w:val="pogodbaleni"/>
        <w:numPr>
          <w:ilvl w:val="0"/>
          <w:numId w:val="5"/>
        </w:numPr>
        <w:suppressAutoHyphens/>
        <w:ind w:left="720"/>
        <w:rPr>
          <w:rFonts w:cs="Arial"/>
        </w:rPr>
      </w:pPr>
      <w:r w:rsidRPr="00800BA6">
        <w:rPr>
          <w:rFonts w:cs="Arial"/>
        </w:rPr>
        <w:t>člen</w:t>
      </w:r>
    </w:p>
    <w:p w14:paraId="4BE57D8F" w14:textId="77777777" w:rsidR="004D7C5F" w:rsidRPr="00EE166B" w:rsidRDefault="00DB7352" w:rsidP="004D7C5F">
      <w:pPr>
        <w:spacing w:line="240" w:lineRule="auto"/>
      </w:pPr>
      <w:r w:rsidRPr="00EE166B">
        <w:t>Finančno zavarovanje za dobro izvedbo obveznosti</w:t>
      </w:r>
      <w:r w:rsidR="00025AA9">
        <w:t xml:space="preserve"> (v nadaljevanju: finančno zavarovanje)</w:t>
      </w:r>
      <w:r w:rsidRPr="00EE166B">
        <w:t xml:space="preserve"> </w:t>
      </w:r>
      <w:r w:rsidR="00F11B61" w:rsidRPr="00EE166B">
        <w:t xml:space="preserve">bo </w:t>
      </w:r>
      <w:r w:rsidRPr="00EE166B">
        <w:t>z</w:t>
      </w:r>
      <w:r w:rsidR="00C44540" w:rsidRPr="00EE166B">
        <w:t xml:space="preserve">avarovalni posrednik </w:t>
      </w:r>
      <w:r w:rsidRPr="00EE166B">
        <w:t xml:space="preserve">predložil </w:t>
      </w:r>
      <w:r w:rsidR="00C44540" w:rsidRPr="00EE166B">
        <w:t>naročniku</w:t>
      </w:r>
      <w:r w:rsidR="003B4614" w:rsidRPr="00EE166B">
        <w:t xml:space="preserve"> </w:t>
      </w:r>
      <w:r w:rsidR="00F11B61" w:rsidRPr="00EE166B">
        <w:t xml:space="preserve">ob podpisu pogodbe oziroma najkasneje v roku 10 dni od obojestranskega podpisa pogodbe </w:t>
      </w:r>
      <w:r w:rsidR="00C44540" w:rsidRPr="00EE166B">
        <w:t>v višini 5.000</w:t>
      </w:r>
      <w:r w:rsidR="00126056" w:rsidRPr="00EE166B">
        <w:t>,00</w:t>
      </w:r>
      <w:r w:rsidR="00C44540" w:rsidRPr="00EE166B">
        <w:t xml:space="preserve"> EUR (z besedo: pet</w:t>
      </w:r>
      <w:r w:rsidR="00E231AB" w:rsidRPr="00EE166B">
        <w:t xml:space="preserve"> </w:t>
      </w:r>
      <w:r w:rsidR="00C44540" w:rsidRPr="00EE166B">
        <w:t>tisoč evrov</w:t>
      </w:r>
      <w:r w:rsidR="00CD5515">
        <w:t xml:space="preserve"> 00/100</w:t>
      </w:r>
      <w:r w:rsidR="00C44540" w:rsidRPr="00EE166B">
        <w:t xml:space="preserve">). </w:t>
      </w:r>
      <w:r w:rsidR="004D7C5F">
        <w:t xml:space="preserve">Veljavnost finančnega zavarovanja mora biti vsaj 54 mesecev od obojestranskega podpisa te pogodbe. </w:t>
      </w:r>
      <w:r w:rsidR="004D7C5F" w:rsidRPr="00EE166B">
        <w:t xml:space="preserve">Po poteku navedenega roka finančno zavarovanje ne velja več in obveznost avtomatično ugasne, ne glede na to, ali je finančno zavarovanje zavarovalnemu posredniku vrnjeno. </w:t>
      </w:r>
    </w:p>
    <w:p w14:paraId="0686C1F0" w14:textId="3E0EBE0D" w:rsidR="005A657C" w:rsidRDefault="004D7C5F" w:rsidP="00025AA9">
      <w:pPr>
        <w:spacing w:line="240" w:lineRule="auto"/>
      </w:pPr>
      <w:r>
        <w:t xml:space="preserve"> </w:t>
      </w:r>
    </w:p>
    <w:p w14:paraId="152E5EF9" w14:textId="24E20B48" w:rsidR="004D7C5F" w:rsidRDefault="004D7C5F" w:rsidP="00025AA9">
      <w:pPr>
        <w:spacing w:line="240" w:lineRule="auto"/>
      </w:pPr>
      <w:r>
        <w:t>Finančno zavarovanje lahko zavarovalni posrednik predloži naročniku za celotno obdobje 54 mesecev ali pa za vsakih 12 mesecev posebej in to vsaki</w:t>
      </w:r>
      <w:r w:rsidR="001750EA">
        <w:t>č</w:t>
      </w:r>
      <w:r>
        <w:t xml:space="preserve"> najkasneje 30 dni pred potekom veljavnosti prejšnjega finančnega zavarovanja (v višini iz prejšnjega odstavka tega člena).</w:t>
      </w:r>
    </w:p>
    <w:p w14:paraId="7ACABC0C" w14:textId="36D49A40" w:rsidR="00025AA9" w:rsidRDefault="004D7C5F" w:rsidP="00025AA9">
      <w:pPr>
        <w:spacing w:line="240" w:lineRule="auto"/>
      </w:pPr>
      <w:r>
        <w:t xml:space="preserve"> </w:t>
      </w:r>
    </w:p>
    <w:p w14:paraId="4E9D0A79" w14:textId="77777777" w:rsidR="00025AA9" w:rsidRPr="006C633D" w:rsidRDefault="00025AA9" w:rsidP="00025AA9">
      <w:pPr>
        <w:spacing w:line="240" w:lineRule="auto"/>
        <w:rPr>
          <w:rFonts w:cs="Arial"/>
        </w:rPr>
      </w:pPr>
      <w:r>
        <w:rPr>
          <w:rFonts w:cs="Arial"/>
        </w:rPr>
        <w:t xml:space="preserve">V </w:t>
      </w:r>
      <w:r w:rsidRPr="006C633D">
        <w:rPr>
          <w:rFonts w:cs="Arial"/>
        </w:rPr>
        <w:t xml:space="preserve">primeru sprememb pogodbe, ki bi vplivale na višino oziroma veljavnost </w:t>
      </w:r>
      <w:r>
        <w:rPr>
          <w:rFonts w:cs="Arial"/>
        </w:rPr>
        <w:t xml:space="preserve">finančnega </w:t>
      </w:r>
      <w:r w:rsidRPr="006C633D">
        <w:rPr>
          <w:rFonts w:cs="Arial"/>
        </w:rPr>
        <w:t xml:space="preserve">zavarovanja, mora </w:t>
      </w:r>
      <w:r>
        <w:rPr>
          <w:rFonts w:cs="Arial"/>
        </w:rPr>
        <w:t xml:space="preserve">zavarovalni posrednik </w:t>
      </w:r>
      <w:r w:rsidRPr="006C633D">
        <w:rPr>
          <w:rFonts w:cs="Arial"/>
        </w:rPr>
        <w:t>le tega ustrezno spremeniti oziroma podaljšati njegovo veljavnost.</w:t>
      </w:r>
    </w:p>
    <w:p w14:paraId="79A7B65F" w14:textId="77777777" w:rsidR="005A657C" w:rsidRPr="00EE166B" w:rsidRDefault="005A657C" w:rsidP="00025AA9">
      <w:pPr>
        <w:spacing w:line="240" w:lineRule="auto"/>
      </w:pPr>
    </w:p>
    <w:p w14:paraId="320C425D" w14:textId="77777777" w:rsidR="00C44540" w:rsidRPr="00EE166B" w:rsidRDefault="00C44540" w:rsidP="00025AA9">
      <w:pPr>
        <w:spacing w:line="240" w:lineRule="auto"/>
      </w:pPr>
      <w:r w:rsidRPr="00EE166B">
        <w:t>Naročnik bo finančno z</w:t>
      </w:r>
      <w:r w:rsidR="008C0AF0" w:rsidRPr="00EE166B">
        <w:t>avarovanje unovčil v primeru:</w:t>
      </w:r>
    </w:p>
    <w:p w14:paraId="1B5ABA56" w14:textId="77777777" w:rsidR="008C0AF0" w:rsidRPr="00EE166B" w:rsidRDefault="008C0AF0" w:rsidP="00025AA9">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če zavarovalni posrednik ne bo pričel izvajati svojih pogodbenih obveznosti v skladu z določili te pogodbe ali</w:t>
      </w:r>
    </w:p>
    <w:p w14:paraId="02AB32D6" w14:textId="77777777" w:rsidR="008C0AF0" w:rsidRPr="00EE166B" w:rsidRDefault="008C0AF0" w:rsidP="00025AA9">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če zavarovalni posrednik ne bo izpolnil svojih pogodbenih obveznosti v skladu z določili te pogodbe ali</w:t>
      </w:r>
    </w:p>
    <w:p w14:paraId="7CC9FB0E" w14:textId="77777777" w:rsidR="008C0AF0" w:rsidRPr="00EE166B" w:rsidRDefault="008C0AF0" w:rsidP="00025AA9">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če zavarovalni posrednik ne bo pravočasno izpolnil svojih pogodbenih obveznosti v skladu z določili te pogodbe ali</w:t>
      </w:r>
    </w:p>
    <w:p w14:paraId="6BB13495" w14:textId="77777777" w:rsidR="008C0AF0" w:rsidRPr="00EE166B" w:rsidRDefault="008C0AF0" w:rsidP="00025AA9">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če zavarovalni posrednik ne bo pravilno izpolnil svojih pogodbenih obveznosti</w:t>
      </w:r>
      <w:r w:rsidR="00126056" w:rsidRPr="00EE166B">
        <w:rPr>
          <w:rFonts w:eastAsia="Times New Roman" w:cs="Arial"/>
          <w:szCs w:val="20"/>
          <w:lang w:eastAsia="sl-SI"/>
        </w:rPr>
        <w:t xml:space="preserve"> v skladu z določili te pogodbe</w:t>
      </w:r>
      <w:r w:rsidRPr="00EE166B">
        <w:rPr>
          <w:rFonts w:eastAsia="Times New Roman" w:cs="Arial"/>
          <w:szCs w:val="20"/>
          <w:lang w:eastAsia="sl-SI"/>
        </w:rPr>
        <w:t xml:space="preserve"> ali</w:t>
      </w:r>
    </w:p>
    <w:p w14:paraId="083B29A6" w14:textId="77777777" w:rsidR="008C0AF0" w:rsidRPr="00EE166B" w:rsidRDefault="00F567AE" w:rsidP="00025AA9">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 xml:space="preserve">če </w:t>
      </w:r>
      <w:r w:rsidR="008C0AF0" w:rsidRPr="00EE166B">
        <w:rPr>
          <w:rFonts w:eastAsia="Times New Roman" w:cs="Arial"/>
          <w:szCs w:val="20"/>
          <w:lang w:eastAsia="sl-SI"/>
        </w:rPr>
        <w:t>bo zavarovalni posrednik prenehal izpolnjevati svoje pogodbene obveznosti v skladu z določili te pogodbe.</w:t>
      </w:r>
    </w:p>
    <w:p w14:paraId="60B97FF9" w14:textId="77777777" w:rsidR="00CF11B1" w:rsidRPr="00800BA6" w:rsidRDefault="00CF11B1" w:rsidP="00025AA9">
      <w:pPr>
        <w:spacing w:line="240" w:lineRule="auto"/>
        <w:rPr>
          <w:rFonts w:cs="Arial"/>
        </w:rPr>
      </w:pPr>
    </w:p>
    <w:p w14:paraId="153FBF69" w14:textId="26A92346" w:rsidR="00025AA9" w:rsidRPr="001B2BD2" w:rsidRDefault="00025AA9" w:rsidP="00025AA9">
      <w:pPr>
        <w:spacing w:line="240" w:lineRule="auto"/>
        <w:rPr>
          <w:rFonts w:cs="Arial"/>
        </w:rPr>
      </w:pPr>
      <w:r w:rsidRPr="006C633D">
        <w:rPr>
          <w:rFonts w:cs="Arial"/>
        </w:rPr>
        <w:t xml:space="preserve">Če bo naročnik unovčil </w:t>
      </w:r>
      <w:r>
        <w:rPr>
          <w:rFonts w:cs="Arial"/>
        </w:rPr>
        <w:t xml:space="preserve">finančno </w:t>
      </w:r>
      <w:r w:rsidRPr="006C633D">
        <w:rPr>
          <w:rFonts w:cs="Arial"/>
        </w:rPr>
        <w:t xml:space="preserve">zavarovanje, bo moral </w:t>
      </w:r>
      <w:r>
        <w:rPr>
          <w:rFonts w:cs="Arial"/>
        </w:rPr>
        <w:t>zavarovalni posredni</w:t>
      </w:r>
      <w:r w:rsidRPr="006C633D">
        <w:rPr>
          <w:rFonts w:cs="Arial"/>
        </w:rPr>
        <w:t xml:space="preserve"> naročniku v roku desetih dni od unovčenja </w:t>
      </w:r>
      <w:r>
        <w:rPr>
          <w:rFonts w:cs="Arial"/>
        </w:rPr>
        <w:t xml:space="preserve">finančnega </w:t>
      </w:r>
      <w:r w:rsidRPr="006C633D">
        <w:rPr>
          <w:rFonts w:cs="Arial"/>
        </w:rPr>
        <w:t>zavarovanja, predložiti novo</w:t>
      </w:r>
      <w:r>
        <w:rPr>
          <w:rFonts w:cs="Arial"/>
        </w:rPr>
        <w:t xml:space="preserve"> finančno</w:t>
      </w:r>
      <w:r w:rsidRPr="006C633D">
        <w:rPr>
          <w:rFonts w:cs="Arial"/>
        </w:rPr>
        <w:t xml:space="preserve"> zavarovanje v enaki višini in z enako veljavnostjo, kot prvotno </w:t>
      </w:r>
      <w:r>
        <w:rPr>
          <w:rFonts w:cs="Arial"/>
        </w:rPr>
        <w:t xml:space="preserve">finančno </w:t>
      </w:r>
      <w:r w:rsidRPr="006C633D">
        <w:rPr>
          <w:rFonts w:cs="Arial"/>
        </w:rPr>
        <w:t>zavarovanje.</w:t>
      </w:r>
    </w:p>
    <w:p w14:paraId="70A92566" w14:textId="77777777" w:rsidR="00120DB9" w:rsidRPr="00800BA6" w:rsidRDefault="005A657C" w:rsidP="008C422E">
      <w:pPr>
        <w:pStyle w:val="Naslov1"/>
        <w:numPr>
          <w:ilvl w:val="0"/>
          <w:numId w:val="6"/>
        </w:numPr>
        <w:shd w:val="clear" w:color="auto" w:fill="FFFFFF"/>
        <w:tabs>
          <w:tab w:val="num" w:pos="0"/>
        </w:tabs>
        <w:suppressAutoHyphens/>
        <w:spacing w:before="240" w:beforeAutospacing="0" w:after="120" w:afterAutospacing="0"/>
        <w:rPr>
          <w:rFonts w:eastAsia="Calibri" w:cs="Arial"/>
        </w:rPr>
      </w:pPr>
      <w:r w:rsidRPr="008C422E">
        <w:rPr>
          <w:kern w:val="1"/>
          <w:lang w:eastAsia="sl-SI"/>
        </w:rPr>
        <w:lastRenderedPageBreak/>
        <w:t>terminsko</w:t>
      </w:r>
      <w:r w:rsidRPr="00800BA6">
        <w:rPr>
          <w:rFonts w:eastAsia="Calibri" w:cs="Arial"/>
        </w:rPr>
        <w:t xml:space="preserve"> operativni načrt izvedbe storitev</w:t>
      </w:r>
    </w:p>
    <w:p w14:paraId="240CBD2E" w14:textId="77777777" w:rsidR="00432B74" w:rsidRPr="00800BA6" w:rsidRDefault="00432B74" w:rsidP="00A868F3">
      <w:pPr>
        <w:pStyle w:val="pogodbaleni"/>
        <w:numPr>
          <w:ilvl w:val="0"/>
          <w:numId w:val="5"/>
        </w:numPr>
        <w:suppressAutoHyphens/>
        <w:ind w:left="720"/>
        <w:rPr>
          <w:rFonts w:cs="Arial"/>
        </w:rPr>
      </w:pPr>
      <w:r w:rsidRPr="00800BA6">
        <w:rPr>
          <w:rFonts w:cs="Arial"/>
        </w:rPr>
        <w:t>člen</w:t>
      </w:r>
    </w:p>
    <w:p w14:paraId="1A4BEB49" w14:textId="41BAF59E" w:rsidR="002053B5" w:rsidRPr="00EE166B" w:rsidRDefault="0091645B" w:rsidP="00EE166B">
      <w:pPr>
        <w:spacing w:line="240" w:lineRule="auto"/>
      </w:pPr>
      <w:r w:rsidRPr="00EE166B">
        <w:t>Zavarovalni posrednik izvaja svoje pogodbene obveznosti pred začetkom oddaje javnega naročila, med izvajanjem oddaje javnega naročila in v času izvajanja pogodbe</w:t>
      </w:r>
      <w:r w:rsidR="00727610">
        <w:t>, sklenjene na osnovi izvedenega javnega naročila.</w:t>
      </w:r>
    </w:p>
    <w:p w14:paraId="1753662D" w14:textId="77777777" w:rsidR="005A657C" w:rsidRPr="00DB7352" w:rsidRDefault="00DB7352" w:rsidP="00A868F3">
      <w:pPr>
        <w:pStyle w:val="pogodbaleni"/>
        <w:numPr>
          <w:ilvl w:val="0"/>
          <w:numId w:val="5"/>
        </w:numPr>
        <w:suppressAutoHyphens/>
        <w:ind w:left="720"/>
        <w:rPr>
          <w:rFonts w:cs="Arial"/>
        </w:rPr>
      </w:pPr>
      <w:r>
        <w:rPr>
          <w:rFonts w:cs="Arial"/>
        </w:rPr>
        <w:t>člen</w:t>
      </w:r>
    </w:p>
    <w:p w14:paraId="75837A93" w14:textId="6E4A05A1" w:rsidR="000D261A" w:rsidRPr="00EE166B" w:rsidRDefault="005A657C" w:rsidP="00EE166B">
      <w:pPr>
        <w:spacing w:line="240" w:lineRule="auto"/>
      </w:pPr>
      <w:r w:rsidRPr="00EE166B">
        <w:t xml:space="preserve">Okviren terminsko operativni </w:t>
      </w:r>
      <w:r w:rsidR="00624D7A">
        <w:t>načrt</w:t>
      </w:r>
      <w:r w:rsidR="00624D7A" w:rsidRPr="00EE166B">
        <w:t xml:space="preserve"> </w:t>
      </w:r>
      <w:r w:rsidRPr="00EE166B">
        <w:t>izvedbe storitev:</w:t>
      </w:r>
    </w:p>
    <w:p w14:paraId="50025C60" w14:textId="77777777" w:rsidR="000D261A" w:rsidRPr="00EE166B" w:rsidRDefault="000D261A" w:rsidP="00EE166B">
      <w:pPr>
        <w:spacing w:line="240" w:lineRule="auto"/>
      </w:pPr>
    </w:p>
    <w:tbl>
      <w:tblPr>
        <w:tblStyle w:val="Tabelamrea"/>
        <w:tblW w:w="9555" w:type="dxa"/>
        <w:tblLayout w:type="fixed"/>
        <w:tblLook w:val="0020" w:firstRow="1" w:lastRow="0" w:firstColumn="0" w:lastColumn="0" w:noHBand="0" w:noVBand="0"/>
      </w:tblPr>
      <w:tblGrid>
        <w:gridCol w:w="866"/>
        <w:gridCol w:w="5245"/>
        <w:gridCol w:w="3444"/>
      </w:tblGrid>
      <w:tr w:rsidR="007E7656" w:rsidRPr="00173267" w14:paraId="626BF3E4" w14:textId="77777777" w:rsidTr="00957D51">
        <w:trPr>
          <w:trHeight w:val="285"/>
        </w:trPr>
        <w:tc>
          <w:tcPr>
            <w:tcW w:w="866" w:type="dxa"/>
          </w:tcPr>
          <w:p w14:paraId="059EBC33" w14:textId="77777777" w:rsidR="007E7656" w:rsidRPr="00173267" w:rsidRDefault="007E7656" w:rsidP="008774B2">
            <w:pPr>
              <w:jc w:val="center"/>
              <w:rPr>
                <w:rFonts w:cs="Arial"/>
                <w:sz w:val="18"/>
                <w:szCs w:val="18"/>
              </w:rPr>
            </w:pPr>
            <w:r w:rsidRPr="00173267">
              <w:rPr>
                <w:rFonts w:cs="Arial"/>
                <w:bCs/>
                <w:sz w:val="18"/>
                <w:szCs w:val="18"/>
              </w:rPr>
              <w:t>Oznaka</w:t>
            </w:r>
          </w:p>
        </w:tc>
        <w:tc>
          <w:tcPr>
            <w:tcW w:w="5245" w:type="dxa"/>
          </w:tcPr>
          <w:p w14:paraId="35A6A487" w14:textId="77777777" w:rsidR="007E7656" w:rsidRPr="00173267" w:rsidRDefault="007E7656" w:rsidP="008774B2">
            <w:pPr>
              <w:jc w:val="center"/>
              <w:rPr>
                <w:rFonts w:cs="Arial"/>
                <w:sz w:val="18"/>
                <w:szCs w:val="18"/>
              </w:rPr>
            </w:pPr>
            <w:r w:rsidRPr="00173267">
              <w:rPr>
                <w:rFonts w:cs="Arial"/>
                <w:bCs/>
                <w:sz w:val="18"/>
                <w:szCs w:val="18"/>
              </w:rPr>
              <w:t>Aktivnost</w:t>
            </w:r>
          </w:p>
        </w:tc>
        <w:tc>
          <w:tcPr>
            <w:tcW w:w="3444" w:type="dxa"/>
          </w:tcPr>
          <w:p w14:paraId="5502AB21" w14:textId="77777777" w:rsidR="007E7656" w:rsidRPr="00173267" w:rsidRDefault="007E7656" w:rsidP="008774B2">
            <w:pPr>
              <w:jc w:val="center"/>
              <w:rPr>
                <w:rFonts w:cs="Arial"/>
                <w:sz w:val="18"/>
                <w:szCs w:val="18"/>
              </w:rPr>
            </w:pPr>
            <w:r w:rsidRPr="00173267">
              <w:rPr>
                <w:rFonts w:cs="Arial"/>
                <w:bCs/>
                <w:sz w:val="18"/>
                <w:szCs w:val="18"/>
              </w:rPr>
              <w:t>Datum dokončanja</w:t>
            </w:r>
          </w:p>
        </w:tc>
      </w:tr>
      <w:tr w:rsidR="007E7656" w:rsidRPr="00173267" w14:paraId="2C701D6D" w14:textId="77777777" w:rsidTr="00957D51">
        <w:trPr>
          <w:trHeight w:val="285"/>
        </w:trPr>
        <w:tc>
          <w:tcPr>
            <w:tcW w:w="866" w:type="dxa"/>
          </w:tcPr>
          <w:p w14:paraId="6278690A" w14:textId="77777777" w:rsidR="007E7656" w:rsidRPr="00173267" w:rsidRDefault="007E7656" w:rsidP="008774B2">
            <w:pPr>
              <w:jc w:val="center"/>
              <w:rPr>
                <w:rFonts w:cs="Arial"/>
              </w:rPr>
            </w:pPr>
            <w:r w:rsidRPr="00173267">
              <w:rPr>
                <w:rFonts w:cs="Arial"/>
                <w:bCs/>
              </w:rPr>
              <w:t>01.</w:t>
            </w:r>
          </w:p>
        </w:tc>
        <w:tc>
          <w:tcPr>
            <w:tcW w:w="5245" w:type="dxa"/>
          </w:tcPr>
          <w:p w14:paraId="40627E19" w14:textId="77777777" w:rsidR="007E7656" w:rsidRPr="000857CD" w:rsidRDefault="007E7656" w:rsidP="003A0C3E">
            <w:pPr>
              <w:spacing w:line="240" w:lineRule="auto"/>
              <w:rPr>
                <w:rFonts w:cs="Arial"/>
              </w:rPr>
            </w:pPr>
            <w:r w:rsidRPr="000857CD">
              <w:rPr>
                <w:rFonts w:cs="Arial"/>
              </w:rPr>
              <w:t>Zbiranje vseh podatkov iz obstoječih zavarovanj</w:t>
            </w:r>
            <w:r w:rsidR="00A55889" w:rsidRPr="000857CD">
              <w:rPr>
                <w:rFonts w:cs="Arial"/>
              </w:rPr>
              <w:t xml:space="preserve"> posameznih</w:t>
            </w:r>
            <w:r w:rsidRPr="000857CD">
              <w:rPr>
                <w:rFonts w:cs="Arial"/>
              </w:rPr>
              <w:t xml:space="preserve"> naročnikov, ki so potrebni za oblikovanje naročila</w:t>
            </w:r>
          </w:p>
        </w:tc>
        <w:tc>
          <w:tcPr>
            <w:tcW w:w="3444" w:type="dxa"/>
          </w:tcPr>
          <w:p w14:paraId="1D8C5A47" w14:textId="77777777" w:rsidR="007E7656" w:rsidRPr="00F95EF1" w:rsidRDefault="007E7656" w:rsidP="003A0C3E">
            <w:pPr>
              <w:spacing w:line="240" w:lineRule="auto"/>
              <w:rPr>
                <w:rFonts w:cs="Arial"/>
                <w:lang w:val="pl-PL"/>
              </w:rPr>
            </w:pPr>
            <w:r w:rsidRPr="00F95EF1">
              <w:rPr>
                <w:rFonts w:cs="Arial"/>
                <w:lang w:val="pl-PL"/>
              </w:rPr>
              <w:t xml:space="preserve">do </w:t>
            </w:r>
            <w:r w:rsidR="009E0C26" w:rsidRPr="00F95EF1">
              <w:rPr>
                <w:rFonts w:cs="Arial"/>
                <w:lang w:val="pl-PL"/>
              </w:rPr>
              <w:t>roka, ki ga bo naročnik določil v pozivu posameznim naročnikom o posredovanju podatkov iz obstoječih zavarovanj</w:t>
            </w:r>
            <w:r w:rsidR="00183C71" w:rsidRPr="00F95EF1">
              <w:rPr>
                <w:rFonts w:cs="Arial"/>
                <w:lang w:val="pl-PL"/>
              </w:rPr>
              <w:t xml:space="preserve"> oziroma do zaključka vnosa podatkov s strani posameznih naročnikov</w:t>
            </w:r>
          </w:p>
        </w:tc>
      </w:tr>
      <w:tr w:rsidR="007E7656" w:rsidRPr="00173267" w14:paraId="35A8F14A" w14:textId="77777777" w:rsidTr="00957D51">
        <w:trPr>
          <w:trHeight w:val="285"/>
        </w:trPr>
        <w:tc>
          <w:tcPr>
            <w:tcW w:w="866" w:type="dxa"/>
          </w:tcPr>
          <w:p w14:paraId="6425AAF3" w14:textId="77777777" w:rsidR="007E7656" w:rsidRPr="00173267" w:rsidRDefault="007E7656" w:rsidP="008774B2">
            <w:pPr>
              <w:jc w:val="center"/>
              <w:rPr>
                <w:rFonts w:cs="Arial"/>
              </w:rPr>
            </w:pPr>
            <w:r w:rsidRPr="00173267">
              <w:rPr>
                <w:rFonts w:cs="Arial"/>
                <w:bCs/>
              </w:rPr>
              <w:t>02.</w:t>
            </w:r>
          </w:p>
        </w:tc>
        <w:tc>
          <w:tcPr>
            <w:tcW w:w="5245" w:type="dxa"/>
          </w:tcPr>
          <w:p w14:paraId="141C09A4" w14:textId="11AFC5B8" w:rsidR="007E7656" w:rsidRPr="000857CD" w:rsidRDefault="007E7656" w:rsidP="003A0C3E">
            <w:pPr>
              <w:spacing w:line="240" w:lineRule="auto"/>
              <w:rPr>
                <w:rFonts w:cs="Arial"/>
              </w:rPr>
            </w:pPr>
            <w:r w:rsidRPr="000857CD">
              <w:rPr>
                <w:rFonts w:cs="Arial"/>
              </w:rPr>
              <w:t xml:space="preserve">Analiza sklenjenih zavarovanj na osnovi pridobljenih obstoječih zavarovalnih dokumentacij </w:t>
            </w:r>
            <w:r w:rsidR="00A55889" w:rsidRPr="000857CD">
              <w:rPr>
                <w:rFonts w:cs="Arial"/>
              </w:rPr>
              <w:t xml:space="preserve">posameznih </w:t>
            </w:r>
            <w:r w:rsidRPr="000857CD">
              <w:rPr>
                <w:rFonts w:cs="Arial"/>
              </w:rPr>
              <w:t>naročnikov,</w:t>
            </w:r>
            <w:r w:rsidRPr="00173267">
              <w:rPr>
                <w:rFonts w:cs="Arial"/>
              </w:rPr>
              <w:t xml:space="preserve"> obdelava obrazcev</w:t>
            </w:r>
            <w:r w:rsidRPr="004342C0">
              <w:rPr>
                <w:rFonts w:cs="Arial"/>
              </w:rPr>
              <w:t xml:space="preserve">, </w:t>
            </w:r>
            <w:r w:rsidR="003A0C3E" w:rsidRPr="004342C0">
              <w:rPr>
                <w:rFonts w:eastAsia="Times New Roman" w:cs="Arial"/>
                <w:szCs w:val="20"/>
                <w:lang w:eastAsia="sl-SI"/>
              </w:rPr>
              <w:t>izdelava primernih analiz nevarnosti in primernih načel kritja</w:t>
            </w:r>
            <w:r w:rsidR="003A0C3E">
              <w:rPr>
                <w:rFonts w:eastAsia="Times New Roman" w:cs="Arial"/>
                <w:szCs w:val="20"/>
                <w:lang w:eastAsia="sl-SI"/>
              </w:rPr>
              <w:t xml:space="preserve">, pregledovanje, analiza </w:t>
            </w:r>
            <w:r w:rsidR="003A0C3E" w:rsidRPr="00EE166B">
              <w:rPr>
                <w:rFonts w:eastAsia="Times New Roman" w:cs="Arial"/>
                <w:szCs w:val="20"/>
                <w:lang w:eastAsia="sl-SI"/>
              </w:rPr>
              <w:t>in ocena tveganj</w:t>
            </w:r>
            <w:r w:rsidR="003A0C3E">
              <w:rPr>
                <w:rFonts w:eastAsia="Times New Roman" w:cs="Arial"/>
                <w:szCs w:val="20"/>
                <w:lang w:eastAsia="sl-SI"/>
              </w:rPr>
              <w:t xml:space="preserve"> (analiza zavarovarljivih tveganj avtomobilskega zavarovanja</w:t>
            </w:r>
            <w:r w:rsidR="003A0C3E" w:rsidRPr="00173267" w:rsidDel="003A0C3E">
              <w:rPr>
                <w:rFonts w:cs="Arial"/>
              </w:rPr>
              <w:t xml:space="preserve"> </w:t>
            </w:r>
            <w:r w:rsidRPr="00173267">
              <w:rPr>
                <w:rFonts w:cs="Arial"/>
              </w:rPr>
              <w:t>ter priprava zavarovalnega programa ter oblikovanje oziroma priprava strokovnega dela javnega naročila</w:t>
            </w:r>
            <w:r w:rsidR="00A55889" w:rsidRPr="00173267">
              <w:rPr>
                <w:rFonts w:cs="Arial"/>
              </w:rPr>
              <w:t>, vključno z izračunom ocenjene vrednosti</w:t>
            </w:r>
          </w:p>
        </w:tc>
        <w:tc>
          <w:tcPr>
            <w:tcW w:w="3444" w:type="dxa"/>
          </w:tcPr>
          <w:p w14:paraId="12AA987F" w14:textId="77777777" w:rsidR="007E7656" w:rsidRPr="00434A5E" w:rsidRDefault="00356E99" w:rsidP="003A0C3E">
            <w:pPr>
              <w:spacing w:line="240" w:lineRule="auto"/>
              <w:rPr>
                <w:rFonts w:cs="Arial"/>
                <w:highlight w:val="yellow"/>
                <w:lang w:val="pl-PL"/>
              </w:rPr>
            </w:pPr>
            <w:r w:rsidRPr="00F95EF1">
              <w:rPr>
                <w:rFonts w:cs="Arial"/>
                <w:lang w:val="pl-PL"/>
              </w:rPr>
              <w:t>d</w:t>
            </w:r>
            <w:r w:rsidR="007E7656" w:rsidRPr="00F95EF1">
              <w:rPr>
                <w:rFonts w:cs="Arial"/>
                <w:lang w:val="pl-PL"/>
              </w:rPr>
              <w:t xml:space="preserve">o </w:t>
            </w:r>
            <w:r w:rsidR="00183C71" w:rsidRPr="00F95EF1">
              <w:rPr>
                <w:rFonts w:cs="Arial"/>
                <w:lang w:val="pl-PL"/>
              </w:rPr>
              <w:t xml:space="preserve">predvidoma 15 </w:t>
            </w:r>
            <w:r w:rsidR="007E7656" w:rsidRPr="00F95EF1">
              <w:rPr>
                <w:rFonts w:cs="Arial"/>
                <w:lang w:val="pl-PL"/>
              </w:rPr>
              <w:t xml:space="preserve">delovnih dni </w:t>
            </w:r>
            <w:r w:rsidR="00974E82" w:rsidRPr="00F95EF1">
              <w:rPr>
                <w:rFonts w:cs="Arial"/>
                <w:lang w:val="pl-PL"/>
              </w:rPr>
              <w:t>po preteku roka</w:t>
            </w:r>
            <w:r w:rsidR="00651BF2" w:rsidRPr="00F95EF1">
              <w:rPr>
                <w:rFonts w:cs="Arial"/>
                <w:lang w:val="pl-PL"/>
              </w:rPr>
              <w:t xml:space="preserve"> </w:t>
            </w:r>
            <w:r w:rsidR="00183C71" w:rsidRPr="00F95EF1">
              <w:rPr>
                <w:rFonts w:cs="Arial"/>
                <w:lang w:val="pl-PL"/>
              </w:rPr>
              <w:t>za dokončanje aktivnosti 01</w:t>
            </w:r>
            <w:r w:rsidR="00974E82" w:rsidRPr="00F95EF1">
              <w:rPr>
                <w:rFonts w:cs="Arial"/>
                <w:lang w:val="pl-PL"/>
              </w:rPr>
              <w:t xml:space="preserve"> </w:t>
            </w:r>
          </w:p>
        </w:tc>
      </w:tr>
      <w:tr w:rsidR="007E7656" w:rsidRPr="00173267" w14:paraId="15ED4870" w14:textId="77777777" w:rsidTr="00957D51">
        <w:trPr>
          <w:trHeight w:val="285"/>
        </w:trPr>
        <w:tc>
          <w:tcPr>
            <w:tcW w:w="866" w:type="dxa"/>
          </w:tcPr>
          <w:p w14:paraId="2D3D83B8" w14:textId="77777777" w:rsidR="007E7656" w:rsidRPr="00173267" w:rsidRDefault="007E7656" w:rsidP="008774B2">
            <w:pPr>
              <w:jc w:val="center"/>
              <w:rPr>
                <w:rFonts w:cs="Arial"/>
                <w:bCs/>
              </w:rPr>
            </w:pPr>
            <w:r w:rsidRPr="00173267">
              <w:rPr>
                <w:rFonts w:cs="Arial"/>
                <w:bCs/>
              </w:rPr>
              <w:t>03.</w:t>
            </w:r>
          </w:p>
        </w:tc>
        <w:tc>
          <w:tcPr>
            <w:tcW w:w="5245" w:type="dxa"/>
          </w:tcPr>
          <w:p w14:paraId="2BF2E989" w14:textId="77777777" w:rsidR="007E7656" w:rsidRPr="000857CD" w:rsidRDefault="007E7656" w:rsidP="003A0C3E">
            <w:pPr>
              <w:spacing w:line="240" w:lineRule="auto"/>
              <w:rPr>
                <w:rFonts w:cs="Arial"/>
              </w:rPr>
            </w:pPr>
            <w:r w:rsidRPr="000857CD">
              <w:rPr>
                <w:rFonts w:cs="Arial"/>
              </w:rPr>
              <w:t xml:space="preserve">Zbiranje potreb </w:t>
            </w:r>
            <w:r w:rsidR="00A55889" w:rsidRPr="000857CD">
              <w:rPr>
                <w:rFonts w:cs="Arial"/>
              </w:rPr>
              <w:t xml:space="preserve">posameznih </w:t>
            </w:r>
            <w:r w:rsidRPr="000857CD">
              <w:rPr>
                <w:rFonts w:cs="Arial"/>
              </w:rPr>
              <w:t>naročnikov</w:t>
            </w:r>
            <w:r w:rsidR="00356E99" w:rsidRPr="000857CD">
              <w:rPr>
                <w:rFonts w:cs="Arial"/>
              </w:rPr>
              <w:t>,</w:t>
            </w:r>
            <w:r w:rsidRPr="000857CD">
              <w:rPr>
                <w:rFonts w:cs="Arial"/>
              </w:rPr>
              <w:t xml:space="preserve"> simulacija ocen zavarovalnih premij </w:t>
            </w:r>
            <w:r w:rsidR="00356E99" w:rsidRPr="000857CD">
              <w:rPr>
                <w:rFonts w:cs="Arial"/>
              </w:rPr>
              <w:t xml:space="preserve">s </w:t>
            </w:r>
            <w:r w:rsidRPr="000857CD">
              <w:rPr>
                <w:rFonts w:cs="Arial"/>
              </w:rPr>
              <w:t>posamezni</w:t>
            </w:r>
            <w:r w:rsidR="00356E99" w:rsidRPr="000857CD">
              <w:rPr>
                <w:rFonts w:cs="Arial"/>
              </w:rPr>
              <w:t>mi</w:t>
            </w:r>
            <w:r w:rsidRPr="000857CD">
              <w:rPr>
                <w:rFonts w:cs="Arial"/>
              </w:rPr>
              <w:t xml:space="preserve"> naro</w:t>
            </w:r>
            <w:r w:rsidR="00356E99" w:rsidRPr="000857CD">
              <w:rPr>
                <w:rFonts w:cs="Arial"/>
              </w:rPr>
              <w:t>čniki</w:t>
            </w:r>
            <w:r w:rsidRPr="000857CD">
              <w:rPr>
                <w:rFonts w:cs="Arial"/>
              </w:rPr>
              <w:t xml:space="preserve">, </w:t>
            </w:r>
            <w:r w:rsidR="00356E99" w:rsidRPr="00173267">
              <w:rPr>
                <w:rFonts w:cs="Arial"/>
              </w:rPr>
              <w:t>svetovanje in usklajevanje s posameznimi naročniki glede izbire zavarovalnega programa</w:t>
            </w:r>
            <w:r w:rsidRPr="000857CD">
              <w:rPr>
                <w:rFonts w:cs="Arial"/>
              </w:rPr>
              <w:t xml:space="preserve">; in v kolikor se izkaže strokovno utemeljena potreba popravljanje/spreminjanje zavarovalnega programa iz točke 02. te tabele in ponovitev v </w:t>
            </w:r>
            <w:r w:rsidR="00356E99" w:rsidRPr="000857CD">
              <w:rPr>
                <w:rFonts w:cs="Arial"/>
              </w:rPr>
              <w:t>točki</w:t>
            </w:r>
            <w:r w:rsidR="00974E82">
              <w:rPr>
                <w:rFonts w:cs="Arial"/>
              </w:rPr>
              <w:t xml:space="preserve"> 03 te tabele</w:t>
            </w:r>
            <w:r w:rsidRPr="000857CD">
              <w:rPr>
                <w:rFonts w:cs="Arial"/>
              </w:rPr>
              <w:t xml:space="preserve"> navedenih korakov</w:t>
            </w:r>
            <w:r w:rsidR="00974E82">
              <w:rPr>
                <w:rFonts w:cs="Arial"/>
              </w:rPr>
              <w:t xml:space="preserve"> </w:t>
            </w:r>
          </w:p>
        </w:tc>
        <w:tc>
          <w:tcPr>
            <w:tcW w:w="3444" w:type="dxa"/>
          </w:tcPr>
          <w:p w14:paraId="20F5EF62" w14:textId="77777777" w:rsidR="007E7656" w:rsidRPr="00173267" w:rsidRDefault="00356E99" w:rsidP="003A0C3E">
            <w:pPr>
              <w:spacing w:line="240" w:lineRule="auto"/>
              <w:rPr>
                <w:rFonts w:cs="Arial"/>
                <w:lang w:val="pl-PL"/>
              </w:rPr>
            </w:pPr>
            <w:r w:rsidRPr="00173267">
              <w:rPr>
                <w:rFonts w:cs="Arial"/>
                <w:lang w:val="pl-PL"/>
              </w:rPr>
              <w:t>do</w:t>
            </w:r>
            <w:r w:rsidR="007E7656" w:rsidRPr="00173267">
              <w:rPr>
                <w:rFonts w:cs="Arial"/>
                <w:lang w:val="pl-PL"/>
              </w:rPr>
              <w:t xml:space="preserve"> 3</w:t>
            </w:r>
            <w:r w:rsidR="00A55889" w:rsidRPr="00173267">
              <w:rPr>
                <w:rFonts w:cs="Arial"/>
                <w:lang w:val="pl-PL"/>
              </w:rPr>
              <w:t>5</w:t>
            </w:r>
            <w:r w:rsidR="007E7656" w:rsidRPr="00173267">
              <w:rPr>
                <w:rFonts w:cs="Arial"/>
                <w:lang w:val="pl-PL"/>
              </w:rPr>
              <w:t xml:space="preserve"> dni </w:t>
            </w:r>
            <w:r w:rsidR="009E0C26">
              <w:rPr>
                <w:rFonts w:cs="Arial"/>
                <w:lang w:val="pl-PL"/>
              </w:rPr>
              <w:t xml:space="preserve">po preteku roka za </w:t>
            </w:r>
            <w:r w:rsidR="006023E8">
              <w:rPr>
                <w:rFonts w:cs="Arial"/>
                <w:lang w:val="pl-PL"/>
              </w:rPr>
              <w:t>dokončanje</w:t>
            </w:r>
            <w:r w:rsidR="009E0C26">
              <w:rPr>
                <w:rFonts w:cs="Arial"/>
                <w:lang w:val="pl-PL"/>
              </w:rPr>
              <w:t xml:space="preserve"> aktivnosti 02</w:t>
            </w:r>
          </w:p>
        </w:tc>
      </w:tr>
      <w:tr w:rsidR="007E7656" w:rsidRPr="00173267" w14:paraId="7C2D9E80" w14:textId="77777777" w:rsidTr="00957D51">
        <w:trPr>
          <w:trHeight w:val="285"/>
        </w:trPr>
        <w:tc>
          <w:tcPr>
            <w:tcW w:w="866" w:type="dxa"/>
          </w:tcPr>
          <w:p w14:paraId="4B00AF41" w14:textId="77777777" w:rsidR="007E7656" w:rsidRPr="00173267" w:rsidRDefault="007E7656" w:rsidP="008774B2">
            <w:pPr>
              <w:jc w:val="center"/>
              <w:rPr>
                <w:rFonts w:cs="Arial"/>
              </w:rPr>
            </w:pPr>
            <w:r w:rsidRPr="00173267">
              <w:rPr>
                <w:rFonts w:cs="Arial"/>
                <w:bCs/>
              </w:rPr>
              <w:t>04.</w:t>
            </w:r>
          </w:p>
        </w:tc>
        <w:tc>
          <w:tcPr>
            <w:tcW w:w="5245" w:type="dxa"/>
          </w:tcPr>
          <w:p w14:paraId="74501DC9" w14:textId="77777777" w:rsidR="007E7656" w:rsidRPr="00173267" w:rsidRDefault="007E7656" w:rsidP="003A0C3E">
            <w:pPr>
              <w:spacing w:line="240" w:lineRule="auto"/>
              <w:rPr>
                <w:rFonts w:cs="Arial"/>
                <w:lang w:val="pl-PL"/>
              </w:rPr>
            </w:pPr>
            <w:r w:rsidRPr="00173267">
              <w:rPr>
                <w:rFonts w:cs="Arial"/>
                <w:lang w:val="pl-PL"/>
              </w:rPr>
              <w:t>Strokovna analiza prejetih ponudb zavarovalnic</w:t>
            </w:r>
          </w:p>
        </w:tc>
        <w:tc>
          <w:tcPr>
            <w:tcW w:w="3444" w:type="dxa"/>
          </w:tcPr>
          <w:p w14:paraId="4093ABAB" w14:textId="77777777" w:rsidR="007E7656" w:rsidRPr="00173267" w:rsidRDefault="00356E99" w:rsidP="003A0C3E">
            <w:pPr>
              <w:spacing w:line="240" w:lineRule="auto"/>
              <w:rPr>
                <w:rFonts w:cs="Arial"/>
                <w:lang w:val="pl-PL"/>
              </w:rPr>
            </w:pPr>
            <w:r w:rsidRPr="00173267">
              <w:rPr>
                <w:rFonts w:cs="Arial"/>
                <w:lang w:val="pl-PL"/>
              </w:rPr>
              <w:t>n</w:t>
            </w:r>
            <w:r w:rsidR="007E7656" w:rsidRPr="00173267">
              <w:rPr>
                <w:rFonts w:cs="Arial"/>
                <w:lang w:val="pl-PL"/>
              </w:rPr>
              <w:t>ajkasneje v roku s</w:t>
            </w:r>
            <w:r w:rsidRPr="00173267">
              <w:rPr>
                <w:rFonts w:cs="Arial"/>
                <w:lang w:val="pl-PL"/>
              </w:rPr>
              <w:t>edmih (7) dni po prejemu ponudb</w:t>
            </w:r>
          </w:p>
        </w:tc>
      </w:tr>
      <w:tr w:rsidR="007E7656" w:rsidRPr="00173267" w14:paraId="6E5A4AB5" w14:textId="77777777" w:rsidTr="00957D51">
        <w:trPr>
          <w:trHeight w:val="697"/>
        </w:trPr>
        <w:tc>
          <w:tcPr>
            <w:tcW w:w="866" w:type="dxa"/>
          </w:tcPr>
          <w:p w14:paraId="7D269D77" w14:textId="77777777" w:rsidR="007E7656" w:rsidRPr="00173267" w:rsidRDefault="007E7656" w:rsidP="008774B2">
            <w:pPr>
              <w:jc w:val="center"/>
              <w:rPr>
                <w:rFonts w:cs="Arial"/>
              </w:rPr>
            </w:pPr>
            <w:r w:rsidRPr="00173267">
              <w:rPr>
                <w:rFonts w:cs="Arial"/>
                <w:bCs/>
              </w:rPr>
              <w:t>05.</w:t>
            </w:r>
          </w:p>
        </w:tc>
        <w:tc>
          <w:tcPr>
            <w:tcW w:w="5245" w:type="dxa"/>
          </w:tcPr>
          <w:p w14:paraId="4D73DFEE" w14:textId="77777777" w:rsidR="007E7656" w:rsidRPr="00173267" w:rsidRDefault="007E7656" w:rsidP="008774B2">
            <w:pPr>
              <w:rPr>
                <w:rFonts w:cs="Arial"/>
                <w:lang w:val="pl-PL"/>
              </w:rPr>
            </w:pPr>
            <w:r w:rsidRPr="00173267">
              <w:rPr>
                <w:rFonts w:cs="Arial"/>
                <w:lang w:val="pl-PL"/>
              </w:rPr>
              <w:t>Strokovna pomoč v morebitnih postopkih pravnega varstva</w:t>
            </w:r>
          </w:p>
        </w:tc>
        <w:tc>
          <w:tcPr>
            <w:tcW w:w="3444" w:type="dxa"/>
          </w:tcPr>
          <w:p w14:paraId="7162977B" w14:textId="77777777" w:rsidR="007E7656" w:rsidRPr="00173267" w:rsidRDefault="00356E99" w:rsidP="00F95EF1">
            <w:pPr>
              <w:spacing w:line="240" w:lineRule="auto"/>
              <w:rPr>
                <w:rFonts w:cs="Arial"/>
                <w:lang w:val="pl-PL"/>
              </w:rPr>
            </w:pPr>
            <w:r w:rsidRPr="00173267">
              <w:rPr>
                <w:rFonts w:cs="Arial"/>
                <w:lang w:val="pl-PL"/>
              </w:rPr>
              <w:t>v</w:t>
            </w:r>
            <w:r w:rsidR="007E7656" w:rsidRPr="00173267">
              <w:rPr>
                <w:rFonts w:cs="Arial"/>
                <w:lang w:val="pl-PL"/>
              </w:rPr>
              <w:t xml:space="preserve"> roku dogovorjenem s komisijo </w:t>
            </w:r>
            <w:r w:rsidR="007E7656" w:rsidRPr="003A0C3E">
              <w:rPr>
                <w:rFonts w:cs="Arial"/>
              </w:rPr>
              <w:t>naročnika</w:t>
            </w:r>
            <w:r w:rsidR="007E7656" w:rsidRPr="00173267">
              <w:rPr>
                <w:rFonts w:cs="Arial"/>
                <w:lang w:val="pl-PL"/>
              </w:rPr>
              <w:t xml:space="preserve">, ob upoštevanju zakonskega </w:t>
            </w:r>
            <w:r w:rsidRPr="00173267">
              <w:rPr>
                <w:rFonts w:cs="Arial"/>
                <w:lang w:val="pl-PL"/>
              </w:rPr>
              <w:t>roka</w:t>
            </w:r>
          </w:p>
        </w:tc>
      </w:tr>
      <w:tr w:rsidR="007E7656" w:rsidRPr="000857CD" w14:paraId="5D77AECF" w14:textId="77777777" w:rsidTr="00957D51">
        <w:trPr>
          <w:trHeight w:val="570"/>
        </w:trPr>
        <w:tc>
          <w:tcPr>
            <w:tcW w:w="866" w:type="dxa"/>
          </w:tcPr>
          <w:p w14:paraId="18F0F9DE" w14:textId="77777777" w:rsidR="007E7656" w:rsidRPr="00173267" w:rsidRDefault="007E7656" w:rsidP="008774B2">
            <w:pPr>
              <w:jc w:val="center"/>
              <w:rPr>
                <w:rFonts w:cs="Arial"/>
              </w:rPr>
            </w:pPr>
            <w:r w:rsidRPr="00173267">
              <w:rPr>
                <w:rFonts w:cs="Arial"/>
                <w:bCs/>
              </w:rPr>
              <w:t>06.</w:t>
            </w:r>
          </w:p>
        </w:tc>
        <w:tc>
          <w:tcPr>
            <w:tcW w:w="5245" w:type="dxa"/>
          </w:tcPr>
          <w:p w14:paraId="6FAE73B7" w14:textId="77777777" w:rsidR="007E7656" w:rsidRPr="000857CD" w:rsidRDefault="007E7656" w:rsidP="00C908A7">
            <w:pPr>
              <w:spacing w:line="240" w:lineRule="auto"/>
              <w:rPr>
                <w:rFonts w:cs="Arial"/>
              </w:rPr>
            </w:pPr>
            <w:r w:rsidRPr="000857CD">
              <w:rPr>
                <w:rFonts w:cs="Arial"/>
              </w:rPr>
              <w:t xml:space="preserve">Vse ostale aktivnosti v skladu z določili </w:t>
            </w:r>
            <w:r w:rsidR="00DA0E55" w:rsidRPr="00645C93">
              <w:rPr>
                <w:rFonts w:cs="Arial"/>
              </w:rPr>
              <w:t>548</w:t>
            </w:r>
            <w:r w:rsidRPr="00645C93">
              <w:rPr>
                <w:rFonts w:cs="Arial"/>
              </w:rPr>
              <w:t xml:space="preserve">. do </w:t>
            </w:r>
            <w:r w:rsidR="00DA0E55" w:rsidRPr="00645C93">
              <w:rPr>
                <w:rFonts w:cs="Arial"/>
              </w:rPr>
              <w:t>557</w:t>
            </w:r>
            <w:r w:rsidRPr="00645C93">
              <w:rPr>
                <w:rFonts w:cs="Arial"/>
              </w:rPr>
              <w:t>. člena Z</w:t>
            </w:r>
            <w:r w:rsidR="00DA0E55" w:rsidRPr="00645C93">
              <w:rPr>
                <w:rFonts w:cs="Arial"/>
              </w:rPr>
              <w:t>z</w:t>
            </w:r>
            <w:r w:rsidRPr="00645C93">
              <w:rPr>
                <w:rFonts w:cs="Arial"/>
              </w:rPr>
              <w:t>avar</w:t>
            </w:r>
            <w:r w:rsidR="00DA0E55" w:rsidRPr="00645C93">
              <w:rPr>
                <w:rFonts w:cs="Arial"/>
              </w:rPr>
              <w:t>-1</w:t>
            </w:r>
            <w:r w:rsidR="00AB265F" w:rsidRPr="000857CD">
              <w:rPr>
                <w:rFonts w:cs="Arial"/>
              </w:rPr>
              <w:t xml:space="preserve"> tako med izvedbo </w:t>
            </w:r>
            <w:r w:rsidR="00E96E97">
              <w:rPr>
                <w:rFonts w:cs="Arial"/>
              </w:rPr>
              <w:t>javne</w:t>
            </w:r>
            <w:r w:rsidR="00EA7F88">
              <w:rPr>
                <w:rFonts w:cs="Arial"/>
              </w:rPr>
              <w:t>ga</w:t>
            </w:r>
            <w:r w:rsidR="00E96E97">
              <w:rPr>
                <w:rFonts w:cs="Arial"/>
              </w:rPr>
              <w:t xml:space="preserve"> </w:t>
            </w:r>
            <w:r w:rsidR="00AB265F" w:rsidRPr="000857CD">
              <w:rPr>
                <w:rFonts w:cs="Arial"/>
              </w:rPr>
              <w:t>naročila kot tudi po njegovi oddaji vse do konca trajanja te pogodbe</w:t>
            </w:r>
            <w:r w:rsidRPr="000857CD">
              <w:rPr>
                <w:rFonts w:cs="Arial"/>
              </w:rPr>
              <w:t>.</w:t>
            </w:r>
          </w:p>
        </w:tc>
        <w:tc>
          <w:tcPr>
            <w:tcW w:w="3444" w:type="dxa"/>
          </w:tcPr>
          <w:p w14:paraId="129A2AEB" w14:textId="77777777" w:rsidR="007E7656" w:rsidRPr="000857CD" w:rsidRDefault="00AB265F" w:rsidP="008774B2">
            <w:pPr>
              <w:rPr>
                <w:rFonts w:cs="Arial"/>
              </w:rPr>
            </w:pPr>
            <w:r w:rsidRPr="000857CD">
              <w:rPr>
                <w:rFonts w:cs="Arial"/>
              </w:rPr>
              <w:t xml:space="preserve">Med izvedbo </w:t>
            </w:r>
            <w:r w:rsidR="00EE16E3">
              <w:rPr>
                <w:rFonts w:cs="Arial"/>
              </w:rPr>
              <w:t xml:space="preserve">javnega </w:t>
            </w:r>
            <w:r w:rsidRPr="000857CD">
              <w:rPr>
                <w:rFonts w:cs="Arial"/>
              </w:rPr>
              <w:t xml:space="preserve">naročila: </w:t>
            </w:r>
            <w:r w:rsidR="00356E99" w:rsidRPr="000857CD">
              <w:rPr>
                <w:rFonts w:cs="Arial"/>
              </w:rPr>
              <w:t>v</w:t>
            </w:r>
            <w:r w:rsidR="007E7656" w:rsidRPr="000857CD">
              <w:rPr>
                <w:rFonts w:cs="Arial"/>
              </w:rPr>
              <w:t xml:space="preserve"> roku dogovorjenem s komisijo naročnika,</w:t>
            </w:r>
            <w:r w:rsidR="00356E99" w:rsidRPr="000857CD">
              <w:rPr>
                <w:rFonts w:cs="Arial"/>
              </w:rPr>
              <w:t xml:space="preserve"> ob upoštevanju zakonskega roka</w:t>
            </w:r>
            <w:r w:rsidR="00DF4A9E">
              <w:rPr>
                <w:rFonts w:cs="Arial"/>
              </w:rPr>
              <w:t>.</w:t>
            </w:r>
            <w:r w:rsidRPr="000857CD">
              <w:rPr>
                <w:rFonts w:cs="Arial"/>
              </w:rPr>
              <w:t xml:space="preserve"> </w:t>
            </w:r>
          </w:p>
          <w:p w14:paraId="3F6D4187" w14:textId="77777777" w:rsidR="00AB265F" w:rsidRPr="000857CD" w:rsidRDefault="00AB265F" w:rsidP="003A0C3E">
            <w:pPr>
              <w:spacing w:line="240" w:lineRule="auto"/>
              <w:rPr>
                <w:rFonts w:cs="Arial"/>
              </w:rPr>
            </w:pPr>
            <w:r w:rsidRPr="000857CD">
              <w:rPr>
                <w:rFonts w:cs="Arial"/>
              </w:rPr>
              <w:t xml:space="preserve">Po oddaji </w:t>
            </w:r>
            <w:r w:rsidR="00EE16E3">
              <w:rPr>
                <w:rFonts w:cs="Arial"/>
              </w:rPr>
              <w:t xml:space="preserve">javnega </w:t>
            </w:r>
            <w:r w:rsidRPr="000857CD">
              <w:rPr>
                <w:rFonts w:cs="Arial"/>
              </w:rPr>
              <w:t xml:space="preserve">naročila/ med izvajanjem zavarovanja: </w:t>
            </w:r>
            <w:r w:rsidR="00392CEC">
              <w:rPr>
                <w:rFonts w:cs="Arial"/>
              </w:rPr>
              <w:t>v rokih dogovor</w:t>
            </w:r>
            <w:r w:rsidR="001453D7" w:rsidRPr="000857CD">
              <w:rPr>
                <w:rFonts w:cs="Arial"/>
              </w:rPr>
              <w:t>j</w:t>
            </w:r>
            <w:r w:rsidR="00392CEC">
              <w:rPr>
                <w:rFonts w:cs="Arial"/>
              </w:rPr>
              <w:t>e</w:t>
            </w:r>
            <w:r w:rsidR="001453D7" w:rsidRPr="000857CD">
              <w:rPr>
                <w:rFonts w:cs="Arial"/>
              </w:rPr>
              <w:t>nih s posameznimi naročniki in v skladu z zavarovalno pogodbo</w:t>
            </w:r>
          </w:p>
        </w:tc>
      </w:tr>
    </w:tbl>
    <w:p w14:paraId="537A2213" w14:textId="77777777" w:rsidR="00A55889" w:rsidRDefault="00A55889" w:rsidP="008774B2">
      <w:pPr>
        <w:rPr>
          <w:rFonts w:cs="Arial"/>
        </w:rPr>
      </w:pPr>
    </w:p>
    <w:p w14:paraId="18E06B4B" w14:textId="3DF9F40C" w:rsidR="00B13EAC" w:rsidRDefault="00DB7352" w:rsidP="00EE166B">
      <w:pPr>
        <w:spacing w:line="240" w:lineRule="auto"/>
      </w:pPr>
      <w:r w:rsidRPr="00EE166B">
        <w:t>Datumi dokončanja aktivnosti iz okvirnega terminskega operativnega plana izvedbe storitev, ki so odvisni od aktivnosti naročnika in/ali posameznih naročnikov, se lahko spremenijo zaradi razlogov, nastalih na strani naročnika in/ali posameznih naročnikov.</w:t>
      </w:r>
    </w:p>
    <w:p w14:paraId="39143E5C" w14:textId="58A92CA2" w:rsidR="00B87FC8" w:rsidRDefault="00B87FC8" w:rsidP="00EE166B">
      <w:pPr>
        <w:spacing w:line="240" w:lineRule="auto"/>
      </w:pPr>
    </w:p>
    <w:p w14:paraId="4280385F" w14:textId="77777777" w:rsidR="00B87FC8" w:rsidRPr="00570EC6" w:rsidRDefault="00B87FC8" w:rsidP="001B2BD2">
      <w:pPr>
        <w:widowControl w:val="0"/>
        <w:autoSpaceDE w:val="0"/>
        <w:autoSpaceDN w:val="0"/>
        <w:adjustRightInd w:val="0"/>
        <w:spacing w:line="240" w:lineRule="auto"/>
        <w:outlineLvl w:val="1"/>
        <w:rPr>
          <w:b/>
          <w:bCs/>
          <w:i/>
          <w:iCs/>
        </w:rPr>
      </w:pPr>
      <w:r w:rsidRPr="00570EC6">
        <w:rPr>
          <w:b/>
          <w:bCs/>
          <w:i/>
          <w:iCs/>
        </w:rPr>
        <w:t>Podizvajalci</w:t>
      </w:r>
    </w:p>
    <w:p w14:paraId="4BFF60CA" w14:textId="6AE2067F" w:rsidR="00B87FC8" w:rsidRDefault="00B87FC8" w:rsidP="001B2BD2">
      <w:pPr>
        <w:widowControl w:val="0"/>
        <w:autoSpaceDE w:val="0"/>
        <w:autoSpaceDN w:val="0"/>
        <w:adjustRightInd w:val="0"/>
        <w:spacing w:line="240" w:lineRule="auto"/>
        <w:rPr>
          <w:i/>
        </w:rPr>
      </w:pPr>
      <w:r w:rsidRPr="00570EC6">
        <w:rPr>
          <w:i/>
        </w:rPr>
        <w:t xml:space="preserve">(Opomba: Določbe, navedene v tem delu, bodo vključene v </w:t>
      </w:r>
      <w:r>
        <w:rPr>
          <w:i/>
        </w:rPr>
        <w:t>pogodbo</w:t>
      </w:r>
      <w:r w:rsidRPr="00570EC6">
        <w:rPr>
          <w:i/>
        </w:rPr>
        <w:t xml:space="preserve"> le v primeru, če bo</w:t>
      </w:r>
      <w:r w:rsidR="00481E55">
        <w:rPr>
          <w:i/>
        </w:rPr>
        <w:t xml:space="preserve"> zavarovalni posrednik</w:t>
      </w:r>
      <w:r w:rsidRPr="00570EC6">
        <w:rPr>
          <w:i/>
        </w:rPr>
        <w:t xml:space="preserve"> nastopal skupaj s podizvajalci. V nasprotnem primeru se ta del osnutka </w:t>
      </w:r>
      <w:r>
        <w:rPr>
          <w:i/>
        </w:rPr>
        <w:t>pogodbe</w:t>
      </w:r>
      <w:r w:rsidRPr="00570EC6">
        <w:rPr>
          <w:i/>
        </w:rPr>
        <w:t>, ki se nanaša na izvajanje del s podizvajalci, črta).</w:t>
      </w:r>
    </w:p>
    <w:p w14:paraId="4F11D951" w14:textId="77777777" w:rsidR="001B2BD2" w:rsidRPr="00570EC6" w:rsidRDefault="001B2BD2" w:rsidP="001B2BD2">
      <w:pPr>
        <w:widowControl w:val="0"/>
        <w:autoSpaceDE w:val="0"/>
        <w:autoSpaceDN w:val="0"/>
        <w:adjustRightInd w:val="0"/>
        <w:spacing w:line="240" w:lineRule="auto"/>
        <w:rPr>
          <w:i/>
        </w:rPr>
      </w:pPr>
    </w:p>
    <w:p w14:paraId="3537C554" w14:textId="12B055F2" w:rsidR="00B87FC8" w:rsidRPr="00570EC6" w:rsidRDefault="00F032F7" w:rsidP="001B2BD2">
      <w:pPr>
        <w:widowControl w:val="0"/>
        <w:autoSpaceDE w:val="0"/>
        <w:autoSpaceDN w:val="0"/>
        <w:adjustRightInd w:val="0"/>
        <w:spacing w:line="240" w:lineRule="auto"/>
        <w:jc w:val="center"/>
        <w:rPr>
          <w:i/>
        </w:rPr>
      </w:pPr>
      <w:r>
        <w:t>a</w:t>
      </w:r>
      <w:r w:rsidRPr="00570EC6">
        <w:rPr>
          <w:i/>
        </w:rPr>
        <w:t xml:space="preserve">. </w:t>
      </w:r>
      <w:r w:rsidR="00B87FC8" w:rsidRPr="00570EC6">
        <w:rPr>
          <w:i/>
        </w:rPr>
        <w:t>člen</w:t>
      </w:r>
    </w:p>
    <w:p w14:paraId="5B60D99D" w14:textId="30BB13F4" w:rsidR="002D3897" w:rsidRPr="00570EC6" w:rsidRDefault="00481E55" w:rsidP="001B2BD2">
      <w:pPr>
        <w:widowControl w:val="0"/>
        <w:autoSpaceDE w:val="0"/>
        <w:autoSpaceDN w:val="0"/>
        <w:adjustRightInd w:val="0"/>
        <w:spacing w:line="240" w:lineRule="auto"/>
        <w:rPr>
          <w:i/>
        </w:rPr>
      </w:pPr>
      <w:r>
        <w:rPr>
          <w:i/>
        </w:rPr>
        <w:t>Zavarovalni posrednik</w:t>
      </w:r>
      <w:r w:rsidR="00B87FC8" w:rsidRPr="00570EC6">
        <w:rPr>
          <w:i/>
        </w:rPr>
        <w:t xml:space="preserve"> bo storitve</w:t>
      </w:r>
      <w:r w:rsidR="00B87FC8">
        <w:rPr>
          <w:i/>
        </w:rPr>
        <w:t xml:space="preserve"> po tej pogodbi </w:t>
      </w:r>
      <w:r w:rsidR="00B87FC8" w:rsidRPr="00570EC6">
        <w:rPr>
          <w:i/>
        </w:rPr>
        <w:t>izvajal s podizvajalci, navedenimi v izpolnjen</w:t>
      </w:r>
      <w:r w:rsidR="00B87FC8">
        <w:rPr>
          <w:i/>
        </w:rPr>
        <w:t>ih</w:t>
      </w:r>
      <w:r w:rsidR="00B87FC8" w:rsidRPr="00570EC6">
        <w:rPr>
          <w:i/>
        </w:rPr>
        <w:t xml:space="preserve"> obrazc</w:t>
      </w:r>
      <w:r w:rsidR="00B87FC8">
        <w:rPr>
          <w:i/>
        </w:rPr>
        <w:t>ih</w:t>
      </w:r>
      <w:r w:rsidR="00B87FC8" w:rsidRPr="00570EC6">
        <w:rPr>
          <w:i/>
        </w:rPr>
        <w:t xml:space="preserve"> </w:t>
      </w:r>
      <w:r w:rsidR="00B87FC8" w:rsidRPr="00570EC6">
        <w:rPr>
          <w:i/>
        </w:rPr>
        <w:lastRenderedPageBreak/>
        <w:t xml:space="preserve">»ESPD«, </w:t>
      </w:r>
      <w:r w:rsidR="00B87FC8" w:rsidRPr="00750041">
        <w:rPr>
          <w:i/>
        </w:rPr>
        <w:t xml:space="preserve">ki so priloga </w:t>
      </w:r>
      <w:r w:rsidR="00B87FC8">
        <w:rPr>
          <w:i/>
        </w:rPr>
        <w:t xml:space="preserve">št. </w:t>
      </w:r>
      <w:r>
        <w:rPr>
          <w:i/>
        </w:rPr>
        <w:t>2</w:t>
      </w:r>
      <w:r w:rsidR="00B87FC8">
        <w:rPr>
          <w:i/>
        </w:rPr>
        <w:t xml:space="preserve"> </w:t>
      </w:r>
      <w:r w:rsidR="00B87FC8" w:rsidRPr="00750041">
        <w:rPr>
          <w:i/>
        </w:rPr>
        <w:t>te pogodbe</w:t>
      </w:r>
      <w:r w:rsidR="00B87FC8" w:rsidRPr="00570EC6">
        <w:rPr>
          <w:i/>
        </w:rPr>
        <w:t xml:space="preserve"> in </w:t>
      </w:r>
      <w:r w:rsidR="00B87FC8">
        <w:rPr>
          <w:i/>
        </w:rPr>
        <w:t>njen</w:t>
      </w:r>
      <w:r w:rsidR="00B87FC8" w:rsidRPr="00570EC6">
        <w:rPr>
          <w:i/>
        </w:rPr>
        <w:t xml:space="preserve"> sestavni del, v obsegu in načinu, </w:t>
      </w:r>
      <w:r w:rsidR="00B87FC8">
        <w:rPr>
          <w:i/>
        </w:rPr>
        <w:t xml:space="preserve">kot </w:t>
      </w:r>
      <w:r w:rsidR="00B87FC8" w:rsidRPr="00570EC6">
        <w:rPr>
          <w:i/>
        </w:rPr>
        <w:t>je določen</w:t>
      </w:r>
      <w:r w:rsidR="00B87FC8">
        <w:rPr>
          <w:i/>
        </w:rPr>
        <w:t>o</w:t>
      </w:r>
      <w:r w:rsidR="00B87FC8" w:rsidRPr="00570EC6">
        <w:rPr>
          <w:i/>
        </w:rPr>
        <w:t xml:space="preserve"> v te</w:t>
      </w:r>
      <w:r w:rsidR="00B87FC8">
        <w:rPr>
          <w:i/>
        </w:rPr>
        <w:t>h</w:t>
      </w:r>
      <w:r w:rsidR="00B87FC8" w:rsidRPr="00570EC6">
        <w:rPr>
          <w:i/>
        </w:rPr>
        <w:t xml:space="preserve"> prilog</w:t>
      </w:r>
      <w:r w:rsidR="00B87FC8">
        <w:rPr>
          <w:i/>
        </w:rPr>
        <w:t>ah.</w:t>
      </w:r>
    </w:p>
    <w:p w14:paraId="672D748D" w14:textId="513E2DD5" w:rsidR="00F032F7" w:rsidRDefault="00F032F7" w:rsidP="001B2BD2">
      <w:pPr>
        <w:widowControl w:val="0"/>
        <w:autoSpaceDE w:val="0"/>
        <w:autoSpaceDN w:val="0"/>
        <w:adjustRightInd w:val="0"/>
        <w:spacing w:line="240" w:lineRule="auto"/>
        <w:jc w:val="center"/>
        <w:rPr>
          <w:i/>
        </w:rPr>
      </w:pPr>
      <w:r>
        <w:t>b</w:t>
      </w:r>
      <w:r w:rsidRPr="00570EC6">
        <w:rPr>
          <w:i/>
        </w:rPr>
        <w:t xml:space="preserve">. </w:t>
      </w:r>
      <w:r w:rsidR="00B87FC8" w:rsidRPr="00570EC6">
        <w:rPr>
          <w:i/>
        </w:rPr>
        <w:t>člen</w:t>
      </w:r>
    </w:p>
    <w:p w14:paraId="1B115BC5" w14:textId="10C53B40" w:rsidR="002D3897" w:rsidRDefault="00481E55" w:rsidP="001B2BD2">
      <w:pPr>
        <w:widowControl w:val="0"/>
        <w:autoSpaceDE w:val="0"/>
        <w:autoSpaceDN w:val="0"/>
        <w:adjustRightInd w:val="0"/>
        <w:spacing w:line="240" w:lineRule="auto"/>
        <w:rPr>
          <w:i/>
        </w:rPr>
      </w:pPr>
      <w:bookmarkStart w:id="5" w:name="_Hlk100741653"/>
      <w:r>
        <w:rPr>
          <w:i/>
        </w:rPr>
        <w:t>Zavarovalni posrednik</w:t>
      </w:r>
      <w:r w:rsidR="00B87FC8" w:rsidRPr="00570EC6">
        <w:rPr>
          <w:i/>
        </w:rPr>
        <w:t xml:space="preserve"> </w:t>
      </w:r>
      <w:bookmarkEnd w:id="5"/>
      <w:r w:rsidR="00F032F7">
        <w:rPr>
          <w:i/>
        </w:rPr>
        <w:t xml:space="preserve">se zavezuje, da </w:t>
      </w:r>
      <w:r w:rsidR="00FC2ACE">
        <w:rPr>
          <w:i/>
        </w:rPr>
        <w:t xml:space="preserve">v primeru, da bo </w:t>
      </w:r>
      <w:r w:rsidR="00F032F7">
        <w:rPr>
          <w:i/>
        </w:rPr>
        <w:t>storitve, ki so predmet te pogodbe,</w:t>
      </w:r>
      <w:r w:rsidR="00FC2ACE">
        <w:rPr>
          <w:i/>
        </w:rPr>
        <w:t xml:space="preserve"> izvajal s podizvajalci</w:t>
      </w:r>
      <w:r w:rsidR="0087489E">
        <w:rPr>
          <w:i/>
        </w:rPr>
        <w:t>,</w:t>
      </w:r>
      <w:r w:rsidR="00FC2ACE">
        <w:rPr>
          <w:i/>
        </w:rPr>
        <w:t xml:space="preserve"> v </w:t>
      </w:r>
      <w:r w:rsidR="00F032F7">
        <w:rPr>
          <w:i/>
        </w:rPr>
        <w:t xml:space="preserve">dogovor o višini in načinu plačila posredniške provizije, ki ga bo sklenil z zavarovalnico, ki je izbrana v okviru posameznega posla – zavarovalne vrste, vključil tudi </w:t>
      </w:r>
      <w:r w:rsidR="002D3897">
        <w:rPr>
          <w:i/>
        </w:rPr>
        <w:t xml:space="preserve">podatke iz a člena te pogodbe ter </w:t>
      </w:r>
      <w:r w:rsidR="00F032F7">
        <w:rPr>
          <w:i/>
        </w:rPr>
        <w:t xml:space="preserve">določbe </w:t>
      </w:r>
      <w:r w:rsidR="00226235">
        <w:rPr>
          <w:i/>
        </w:rPr>
        <w:t xml:space="preserve">petega odstavka 94. člena </w:t>
      </w:r>
      <w:r w:rsidR="0087489E">
        <w:rPr>
          <w:i/>
        </w:rPr>
        <w:t>Zakona o javnem naročanju (</w:t>
      </w:r>
      <w:r w:rsidR="0087489E" w:rsidRPr="00570EC6">
        <w:rPr>
          <w:i/>
        </w:rPr>
        <w:t>Uradni list RS, št. 91/15</w:t>
      </w:r>
      <w:r w:rsidR="0087489E">
        <w:rPr>
          <w:i/>
        </w:rPr>
        <w:t xml:space="preserve">, </w:t>
      </w:r>
      <w:r w:rsidR="0087489E" w:rsidRPr="00570EC6">
        <w:rPr>
          <w:i/>
        </w:rPr>
        <w:t>14/18</w:t>
      </w:r>
      <w:r w:rsidR="0087489E">
        <w:rPr>
          <w:i/>
        </w:rPr>
        <w:t xml:space="preserve"> in 121/21</w:t>
      </w:r>
      <w:r w:rsidR="0087489E" w:rsidRPr="00570EC6">
        <w:rPr>
          <w:i/>
        </w:rPr>
        <w:t>; v nadaljevanju ZJN-3)</w:t>
      </w:r>
      <w:r w:rsidR="00226235">
        <w:rPr>
          <w:i/>
        </w:rPr>
        <w:t>, v kolikor bodo podizvajalci zahtevali neposredna plačila, oziroma šestega odstavka 94. člena ZJN-3, če podizvajalci neposrednih plačil ne bodo zahtevali.</w:t>
      </w:r>
    </w:p>
    <w:p w14:paraId="372E5731" w14:textId="77777777" w:rsidR="002D3897" w:rsidRDefault="002D3897" w:rsidP="001B2BD2">
      <w:pPr>
        <w:widowControl w:val="0"/>
        <w:autoSpaceDE w:val="0"/>
        <w:autoSpaceDN w:val="0"/>
        <w:adjustRightInd w:val="0"/>
        <w:spacing w:line="240" w:lineRule="auto"/>
        <w:rPr>
          <w:i/>
        </w:rPr>
      </w:pPr>
    </w:p>
    <w:p w14:paraId="02D43ED3" w14:textId="1D7E72CA" w:rsidR="00FC2ACE" w:rsidRDefault="002D3897" w:rsidP="001B2BD2">
      <w:pPr>
        <w:widowControl w:val="0"/>
        <w:autoSpaceDE w:val="0"/>
        <w:autoSpaceDN w:val="0"/>
        <w:adjustRightInd w:val="0"/>
        <w:spacing w:line="240" w:lineRule="auto"/>
        <w:rPr>
          <w:i/>
        </w:rPr>
      </w:pPr>
      <w:r>
        <w:rPr>
          <w:i/>
        </w:rPr>
        <w:t>Zavarovalni posrednik se zavezuje, da bo v primeru, da bo storitve, ki so predmet te pogodbe, izvajal s podizvajalci, zavarovalnico, ki je izbrana v okviru posameznega posla – zavarovalne vrste, obveščal v skladu z določiti iz tega poglavja</w:t>
      </w:r>
      <w:r w:rsidR="0087489E">
        <w:rPr>
          <w:i/>
        </w:rPr>
        <w:t>.</w:t>
      </w:r>
    </w:p>
    <w:p w14:paraId="23473305" w14:textId="77777777" w:rsidR="00F032F7" w:rsidRDefault="00F032F7" w:rsidP="001B2BD2">
      <w:pPr>
        <w:widowControl w:val="0"/>
        <w:autoSpaceDE w:val="0"/>
        <w:autoSpaceDN w:val="0"/>
        <w:adjustRightInd w:val="0"/>
        <w:spacing w:line="240" w:lineRule="auto"/>
        <w:rPr>
          <w:i/>
        </w:rPr>
      </w:pPr>
    </w:p>
    <w:p w14:paraId="130E3A44" w14:textId="6D1C3FC5" w:rsidR="00F032F7" w:rsidRPr="00570EC6" w:rsidRDefault="00F032F7" w:rsidP="001B2BD2">
      <w:pPr>
        <w:widowControl w:val="0"/>
        <w:autoSpaceDE w:val="0"/>
        <w:autoSpaceDN w:val="0"/>
        <w:adjustRightInd w:val="0"/>
        <w:spacing w:line="240" w:lineRule="auto"/>
        <w:jc w:val="center"/>
        <w:rPr>
          <w:i/>
        </w:rPr>
      </w:pPr>
      <w:r>
        <w:t>c</w:t>
      </w:r>
      <w:r w:rsidRPr="00570EC6">
        <w:rPr>
          <w:i/>
        </w:rPr>
        <w:t>. člen</w:t>
      </w:r>
    </w:p>
    <w:p w14:paraId="4866A19E" w14:textId="613DE510" w:rsidR="00B87FC8" w:rsidRPr="00570EC6" w:rsidRDefault="00FC2ACE" w:rsidP="001B2BD2">
      <w:pPr>
        <w:widowControl w:val="0"/>
        <w:autoSpaceDE w:val="0"/>
        <w:autoSpaceDN w:val="0"/>
        <w:adjustRightInd w:val="0"/>
        <w:spacing w:line="240" w:lineRule="auto"/>
        <w:rPr>
          <w:i/>
        </w:rPr>
      </w:pPr>
      <w:r w:rsidRPr="00FC2ACE">
        <w:rPr>
          <w:i/>
        </w:rPr>
        <w:t xml:space="preserve">Zavarovalni posrednik </w:t>
      </w:r>
      <w:r w:rsidR="00B87FC8" w:rsidRPr="00570EC6">
        <w:rPr>
          <w:i/>
        </w:rPr>
        <w:t>mora med izvajanj</w:t>
      </w:r>
      <w:r w:rsidR="00B87FC8" w:rsidRPr="0087489E">
        <w:rPr>
          <w:i/>
        </w:rPr>
        <w:t>em te pogodbe</w:t>
      </w:r>
      <w:r w:rsidR="00B87FC8" w:rsidRPr="00570EC6">
        <w:rPr>
          <w:i/>
        </w:rPr>
        <w:t xml:space="preserve"> naročnika obvestiti o spremembah informacij iz drugega odstavka 94. člena </w:t>
      </w:r>
      <w:r w:rsidR="0087489E">
        <w:rPr>
          <w:i/>
        </w:rPr>
        <w:t xml:space="preserve">ZJN-3 </w:t>
      </w:r>
      <w:r w:rsidR="00B87FC8" w:rsidRPr="00570EC6">
        <w:rPr>
          <w:i/>
        </w:rPr>
        <w:t xml:space="preserve">in jim poslati informacije o novih podizvajalcih najkasneje v petih dneh po spremembi. V primeru vključitve novih podizvajalcev mora </w:t>
      </w:r>
      <w:r w:rsidR="00481E55">
        <w:rPr>
          <w:i/>
        </w:rPr>
        <w:t>zavarovalni posrednik</w:t>
      </w:r>
      <w:r w:rsidR="00B87FC8" w:rsidRPr="00570EC6">
        <w:rPr>
          <w:i/>
        </w:rPr>
        <w:t xml:space="preserve"> v skladu s tretjim odstavkom 94. člena ZJN-3 skupaj z obvestilom naročniku med drugim predložiti podatke in dokumente:</w:t>
      </w:r>
    </w:p>
    <w:p w14:paraId="245314B9" w14:textId="77777777" w:rsidR="00B87FC8" w:rsidRPr="00570EC6" w:rsidRDefault="00B87FC8" w:rsidP="001B2BD2">
      <w:pPr>
        <w:widowControl w:val="0"/>
        <w:numPr>
          <w:ilvl w:val="0"/>
          <w:numId w:val="19"/>
        </w:numPr>
        <w:suppressAutoHyphens/>
        <w:autoSpaceDE w:val="0"/>
        <w:autoSpaceDN w:val="0"/>
        <w:adjustRightInd w:val="0"/>
        <w:spacing w:line="240" w:lineRule="auto"/>
        <w:rPr>
          <w:i/>
        </w:rPr>
      </w:pPr>
      <w:r w:rsidRPr="00570EC6">
        <w:rPr>
          <w:i/>
        </w:rPr>
        <w:t>kontaktne podatke in</w:t>
      </w:r>
      <w:r>
        <w:rPr>
          <w:i/>
        </w:rPr>
        <w:t xml:space="preserve"> podatke o</w:t>
      </w:r>
      <w:r w:rsidRPr="00570EC6">
        <w:rPr>
          <w:i/>
        </w:rPr>
        <w:t xml:space="preserve"> zakonit</w:t>
      </w:r>
      <w:r>
        <w:rPr>
          <w:i/>
        </w:rPr>
        <w:t>ih</w:t>
      </w:r>
      <w:r w:rsidRPr="00570EC6">
        <w:rPr>
          <w:i/>
        </w:rPr>
        <w:t xml:space="preserve"> zastopnik</w:t>
      </w:r>
      <w:r>
        <w:rPr>
          <w:i/>
        </w:rPr>
        <w:t>ih</w:t>
      </w:r>
      <w:r w:rsidRPr="00570EC6">
        <w:rPr>
          <w:i/>
        </w:rPr>
        <w:t xml:space="preserve"> novih podizvajalcev;</w:t>
      </w:r>
    </w:p>
    <w:p w14:paraId="224ECD62" w14:textId="77777777" w:rsidR="00B87FC8" w:rsidRPr="00E207CA" w:rsidRDefault="00B87FC8" w:rsidP="001B2BD2">
      <w:pPr>
        <w:numPr>
          <w:ilvl w:val="0"/>
          <w:numId w:val="19"/>
        </w:numPr>
        <w:suppressAutoHyphens/>
        <w:spacing w:line="240" w:lineRule="auto"/>
        <w:rPr>
          <w:i/>
        </w:rPr>
      </w:pPr>
      <w:r w:rsidRPr="00E207CA">
        <w:rPr>
          <w:i/>
        </w:rPr>
        <w:t>izpolnjene ESPD novih podizvajalcev v skladu z 79. členom ZJN-3 in ostala zahtevana dokazila za podizvajalce, v skladu z dokumentacijo predmetnega naročila, na podlagi katere je bilo naročilo oddano izvajalcu,</w:t>
      </w:r>
    </w:p>
    <w:p w14:paraId="4429E9B7" w14:textId="77777777" w:rsidR="00B87FC8" w:rsidRPr="00570EC6" w:rsidRDefault="00B87FC8" w:rsidP="001B2BD2">
      <w:pPr>
        <w:widowControl w:val="0"/>
        <w:numPr>
          <w:ilvl w:val="0"/>
          <w:numId w:val="19"/>
        </w:numPr>
        <w:suppressAutoHyphens/>
        <w:autoSpaceDE w:val="0"/>
        <w:autoSpaceDN w:val="0"/>
        <w:adjustRightInd w:val="0"/>
        <w:spacing w:line="240" w:lineRule="auto"/>
        <w:rPr>
          <w:i/>
        </w:rPr>
      </w:pPr>
      <w:r w:rsidRPr="00570EC6">
        <w:rPr>
          <w:i/>
        </w:rPr>
        <w:t>pisno zahtevo novega podizvajalca za neposredno plačilo, če novi podizvajalec to zahteva.</w:t>
      </w:r>
    </w:p>
    <w:p w14:paraId="16F7E567" w14:textId="77777777" w:rsidR="00B87FC8" w:rsidRPr="00570EC6" w:rsidRDefault="00B87FC8" w:rsidP="001B2BD2">
      <w:pPr>
        <w:widowControl w:val="0"/>
        <w:autoSpaceDE w:val="0"/>
        <w:autoSpaceDN w:val="0"/>
        <w:adjustRightInd w:val="0"/>
        <w:spacing w:line="240" w:lineRule="auto"/>
        <w:rPr>
          <w:i/>
        </w:rPr>
      </w:pPr>
    </w:p>
    <w:p w14:paraId="3F2864AE" w14:textId="703DBCFA" w:rsidR="00B87FC8" w:rsidRDefault="00B87FC8" w:rsidP="001B2BD2">
      <w:pPr>
        <w:widowControl w:val="0"/>
        <w:autoSpaceDE w:val="0"/>
        <w:autoSpaceDN w:val="0"/>
        <w:adjustRightInd w:val="0"/>
        <w:spacing w:line="240" w:lineRule="auto"/>
        <w:rPr>
          <w:i/>
        </w:rPr>
      </w:pPr>
      <w:r w:rsidRPr="00570EC6">
        <w:rPr>
          <w:i/>
        </w:rPr>
        <w:t xml:space="preserve">Če gre za zamenjavo podizvajalca, s katerim je </w:t>
      </w:r>
      <w:r w:rsidR="00481E55">
        <w:rPr>
          <w:i/>
        </w:rPr>
        <w:t>zavarovalni posrednik</w:t>
      </w:r>
      <w:r w:rsidRPr="00570EC6">
        <w:rPr>
          <w:i/>
        </w:rPr>
        <w:t xml:space="preserve"> izpolnjeval pogoj</w:t>
      </w:r>
      <w:r>
        <w:rPr>
          <w:i/>
        </w:rPr>
        <w:t>e</w:t>
      </w:r>
      <w:r w:rsidRPr="00570EC6">
        <w:rPr>
          <w:i/>
        </w:rPr>
        <w:t xml:space="preserve"> z uporabo njegovih zmogljivosti, mora nov podizvajalec izpolnjevati naveden</w:t>
      </w:r>
      <w:r>
        <w:rPr>
          <w:i/>
        </w:rPr>
        <w:t>e</w:t>
      </w:r>
      <w:r w:rsidRPr="00570EC6">
        <w:rPr>
          <w:i/>
        </w:rPr>
        <w:t xml:space="preserve"> pogoj</w:t>
      </w:r>
      <w:r>
        <w:rPr>
          <w:i/>
        </w:rPr>
        <w:t>e</w:t>
      </w:r>
      <w:r w:rsidRPr="00570EC6">
        <w:rPr>
          <w:i/>
        </w:rPr>
        <w:t xml:space="preserve"> in predložiti dokazilo v skladu z dokumentacijo naročila.</w:t>
      </w:r>
    </w:p>
    <w:p w14:paraId="0B87B4DD" w14:textId="70324771" w:rsidR="00226235" w:rsidRDefault="00226235" w:rsidP="001B2BD2">
      <w:pPr>
        <w:widowControl w:val="0"/>
        <w:autoSpaceDE w:val="0"/>
        <w:autoSpaceDN w:val="0"/>
        <w:adjustRightInd w:val="0"/>
        <w:spacing w:line="240" w:lineRule="auto"/>
        <w:rPr>
          <w:i/>
        </w:rPr>
      </w:pPr>
    </w:p>
    <w:p w14:paraId="53EBACFD" w14:textId="1C59E9D2" w:rsidR="00226235" w:rsidRPr="00570EC6" w:rsidRDefault="00226235" w:rsidP="001B2BD2">
      <w:pPr>
        <w:widowControl w:val="0"/>
        <w:autoSpaceDE w:val="0"/>
        <w:autoSpaceDN w:val="0"/>
        <w:adjustRightInd w:val="0"/>
        <w:spacing w:line="240" w:lineRule="auto"/>
        <w:rPr>
          <w:i/>
        </w:rPr>
      </w:pPr>
      <w:r>
        <w:rPr>
          <w:i/>
        </w:rPr>
        <w:t>Po izpolnitvi obveznosti iz predhodnih odstavkov tega člena</w:t>
      </w:r>
      <w:r w:rsidR="002D3897">
        <w:rPr>
          <w:i/>
        </w:rPr>
        <w:t xml:space="preserve"> in prejemu naročnikove potrditve,</w:t>
      </w:r>
      <w:r>
        <w:rPr>
          <w:i/>
        </w:rPr>
        <w:t xml:space="preserve"> mora </w:t>
      </w:r>
      <w:r w:rsidR="002D3897">
        <w:rPr>
          <w:i/>
        </w:rPr>
        <w:t xml:space="preserve"> zavarovalni posrednik o </w:t>
      </w:r>
      <w:r>
        <w:rPr>
          <w:i/>
        </w:rPr>
        <w:t xml:space="preserve">spremembi podizvajalcev seznaniti tudi </w:t>
      </w:r>
      <w:r w:rsidR="002D3897">
        <w:rPr>
          <w:i/>
        </w:rPr>
        <w:t>zavarovalnico, ki je izbrana v okviru posameznega posla – zavarovalne vrste</w:t>
      </w:r>
      <w:r w:rsidR="0087489E">
        <w:rPr>
          <w:i/>
        </w:rPr>
        <w:t>.</w:t>
      </w:r>
    </w:p>
    <w:p w14:paraId="0BAB2CE6" w14:textId="77777777" w:rsidR="00B87FC8" w:rsidRPr="00570EC6" w:rsidRDefault="00B87FC8" w:rsidP="001B2BD2">
      <w:pPr>
        <w:widowControl w:val="0"/>
        <w:autoSpaceDE w:val="0"/>
        <w:autoSpaceDN w:val="0"/>
        <w:adjustRightInd w:val="0"/>
        <w:spacing w:line="240" w:lineRule="auto"/>
        <w:rPr>
          <w:i/>
        </w:rPr>
      </w:pPr>
    </w:p>
    <w:p w14:paraId="40E6242F" w14:textId="7A6D9A79" w:rsidR="00B87FC8" w:rsidRPr="00570EC6" w:rsidRDefault="00F032F7" w:rsidP="001B2BD2">
      <w:pPr>
        <w:widowControl w:val="0"/>
        <w:autoSpaceDE w:val="0"/>
        <w:autoSpaceDN w:val="0"/>
        <w:adjustRightInd w:val="0"/>
        <w:spacing w:line="240" w:lineRule="auto"/>
        <w:jc w:val="center"/>
        <w:rPr>
          <w:i/>
        </w:rPr>
      </w:pPr>
      <w:r>
        <w:t>d</w:t>
      </w:r>
      <w:r w:rsidRPr="00570EC6">
        <w:rPr>
          <w:i/>
        </w:rPr>
        <w:t xml:space="preserve">. </w:t>
      </w:r>
      <w:r w:rsidR="00B87FC8" w:rsidRPr="00570EC6">
        <w:rPr>
          <w:i/>
        </w:rPr>
        <w:t>člen</w:t>
      </w:r>
    </w:p>
    <w:p w14:paraId="05EED20E" w14:textId="406BE931" w:rsidR="002D3897" w:rsidRPr="00570EC6" w:rsidRDefault="00B87FC8" w:rsidP="001B2BD2">
      <w:pPr>
        <w:widowControl w:val="0"/>
        <w:autoSpaceDE w:val="0"/>
        <w:autoSpaceDN w:val="0"/>
        <w:adjustRightInd w:val="0"/>
        <w:spacing w:line="240" w:lineRule="auto"/>
        <w:rPr>
          <w:i/>
        </w:rPr>
      </w:pPr>
      <w:r w:rsidRPr="00570EC6">
        <w:rPr>
          <w:i/>
        </w:rPr>
        <w:t xml:space="preserve">V razmerju do naročnika </w:t>
      </w:r>
      <w:r w:rsidR="00481E55">
        <w:rPr>
          <w:i/>
        </w:rPr>
        <w:t>zavarovalni posrednik</w:t>
      </w:r>
      <w:r w:rsidRPr="00570EC6">
        <w:rPr>
          <w:i/>
        </w:rPr>
        <w:t xml:space="preserve"> v celoti odgovarja za izvedbo storitev, ki so predmet te </w:t>
      </w:r>
      <w:r>
        <w:rPr>
          <w:i/>
        </w:rPr>
        <w:t>pogodbe</w:t>
      </w:r>
      <w:r w:rsidRPr="00570EC6">
        <w:rPr>
          <w:i/>
        </w:rPr>
        <w:t>.</w:t>
      </w:r>
    </w:p>
    <w:p w14:paraId="5F0E6C35" w14:textId="67216D87" w:rsidR="00B87FC8" w:rsidRPr="00570EC6" w:rsidRDefault="00F032F7" w:rsidP="001B2BD2">
      <w:pPr>
        <w:widowControl w:val="0"/>
        <w:autoSpaceDE w:val="0"/>
        <w:autoSpaceDN w:val="0"/>
        <w:adjustRightInd w:val="0"/>
        <w:spacing w:line="240" w:lineRule="auto"/>
        <w:jc w:val="center"/>
        <w:rPr>
          <w:i/>
        </w:rPr>
      </w:pPr>
      <w:r>
        <w:t>e</w:t>
      </w:r>
      <w:r w:rsidRPr="00570EC6">
        <w:rPr>
          <w:i/>
        </w:rPr>
        <w:t xml:space="preserve">. </w:t>
      </w:r>
      <w:r w:rsidR="00B87FC8" w:rsidRPr="00570EC6">
        <w:rPr>
          <w:i/>
        </w:rPr>
        <w:t>člen</w:t>
      </w:r>
    </w:p>
    <w:p w14:paraId="6419B207" w14:textId="4C93F095" w:rsidR="00B87FC8" w:rsidRDefault="00B87FC8" w:rsidP="001B2BD2">
      <w:pPr>
        <w:widowControl w:val="0"/>
        <w:autoSpaceDE w:val="0"/>
        <w:autoSpaceDN w:val="0"/>
        <w:adjustRightInd w:val="0"/>
        <w:spacing w:line="240" w:lineRule="auto"/>
        <w:rPr>
          <w:i/>
        </w:rPr>
      </w:pPr>
      <w:r w:rsidRPr="00570EC6">
        <w:rPr>
          <w:i/>
        </w:rPr>
        <w:t xml:space="preserve">Če naročnik </w:t>
      </w:r>
      <w:r w:rsidR="002D3897">
        <w:rPr>
          <w:i/>
        </w:rPr>
        <w:t>in/ali zavarovalnica, ki je izbrana v okviru posameznega posla – zavarovalne vrste</w:t>
      </w:r>
      <w:r w:rsidR="0087489E">
        <w:rPr>
          <w:i/>
        </w:rPr>
        <w:t>,</w:t>
      </w:r>
      <w:r w:rsidR="002D3897">
        <w:rPr>
          <w:i/>
        </w:rPr>
        <w:t xml:space="preserve"> </w:t>
      </w:r>
      <w:r w:rsidRPr="00570EC6">
        <w:rPr>
          <w:i/>
        </w:rPr>
        <w:t xml:space="preserve">ugotovi, da storitve izvaja podizvajalec, ki ga </w:t>
      </w:r>
      <w:r w:rsidR="00481E55">
        <w:rPr>
          <w:i/>
        </w:rPr>
        <w:t>zavarovalni posrednik</w:t>
      </w:r>
      <w:r w:rsidRPr="00570EC6">
        <w:rPr>
          <w:i/>
        </w:rPr>
        <w:t xml:space="preserve"> ni navedel v svoji ponudbi oziroma ni dogovorjen s t</w:t>
      </w:r>
      <w:r>
        <w:rPr>
          <w:i/>
        </w:rPr>
        <w:t>o</w:t>
      </w:r>
      <w:r w:rsidRPr="00570EC6">
        <w:rPr>
          <w:i/>
        </w:rPr>
        <w:t xml:space="preserve"> </w:t>
      </w:r>
      <w:r>
        <w:rPr>
          <w:i/>
        </w:rPr>
        <w:t>pogodbo</w:t>
      </w:r>
      <w:r w:rsidRPr="00570EC6">
        <w:rPr>
          <w:i/>
        </w:rPr>
        <w:t xml:space="preserve"> oziroma </w:t>
      </w:r>
      <w:r w:rsidR="00481E55">
        <w:rPr>
          <w:i/>
        </w:rPr>
        <w:t>zavarovalni posrednik</w:t>
      </w:r>
      <w:r w:rsidRPr="00570EC6">
        <w:rPr>
          <w:i/>
        </w:rPr>
        <w:t xml:space="preserve"> ni prijavil podizvajalca na način</w:t>
      </w:r>
      <w:r w:rsidR="0087489E">
        <w:rPr>
          <w:i/>
        </w:rPr>
        <w:t>,</w:t>
      </w:r>
      <w:r w:rsidRPr="00570EC6">
        <w:rPr>
          <w:i/>
        </w:rPr>
        <w:t xml:space="preserve"> določen v tem členu, ima </w:t>
      </w:r>
      <w:r w:rsidR="003F79BC">
        <w:rPr>
          <w:i/>
        </w:rPr>
        <w:t xml:space="preserve">naročnik </w:t>
      </w:r>
      <w:r w:rsidRPr="00570EC6">
        <w:rPr>
          <w:i/>
        </w:rPr>
        <w:t xml:space="preserve">pravico odstopiti od te </w:t>
      </w:r>
      <w:r>
        <w:rPr>
          <w:i/>
        </w:rPr>
        <w:t>pogodbe</w:t>
      </w:r>
      <w:r w:rsidRPr="00570EC6">
        <w:rPr>
          <w:i/>
        </w:rPr>
        <w:t>. Naročnik</w:t>
      </w:r>
      <w:r w:rsidR="003F79BC">
        <w:rPr>
          <w:i/>
        </w:rPr>
        <w:t>u in zavarovalnici</w:t>
      </w:r>
      <w:r w:rsidR="0087489E">
        <w:rPr>
          <w:i/>
        </w:rPr>
        <w:t>, ki je izbrana v okviru posameznega posla – zavarovalne vrste,</w:t>
      </w:r>
      <w:r w:rsidR="003F79BC">
        <w:rPr>
          <w:i/>
        </w:rPr>
        <w:t xml:space="preserve"> mora </w:t>
      </w:r>
      <w:r w:rsidR="0087489E">
        <w:rPr>
          <w:i/>
        </w:rPr>
        <w:t xml:space="preserve">zavarovalni </w:t>
      </w:r>
      <w:r w:rsidR="003F79BC">
        <w:rPr>
          <w:i/>
        </w:rPr>
        <w:t>posrednik omogočiti</w:t>
      </w:r>
      <w:r w:rsidRPr="00570EC6">
        <w:rPr>
          <w:i/>
        </w:rPr>
        <w:t>, da lahko na kraju, kjer se storitve izvajajo, kadarkoli preveri delavce kateregakoli od podizvajalcev, ki opravljajo dela. Vsi delavci so naročniku dolžni dati verodostojne podatke.</w:t>
      </w:r>
    </w:p>
    <w:p w14:paraId="3E33A9FE" w14:textId="77777777" w:rsidR="00481E55" w:rsidRPr="00570EC6" w:rsidRDefault="00481E55" w:rsidP="001B2BD2">
      <w:pPr>
        <w:widowControl w:val="0"/>
        <w:autoSpaceDE w:val="0"/>
        <w:autoSpaceDN w:val="0"/>
        <w:adjustRightInd w:val="0"/>
        <w:spacing w:line="240" w:lineRule="auto"/>
        <w:rPr>
          <w:i/>
        </w:rPr>
      </w:pPr>
    </w:p>
    <w:p w14:paraId="48CF97E0" w14:textId="0748088E" w:rsidR="00B87FC8" w:rsidRPr="00570EC6" w:rsidRDefault="0087489E" w:rsidP="001B2BD2">
      <w:pPr>
        <w:spacing w:line="240" w:lineRule="auto"/>
        <w:jc w:val="center"/>
      </w:pPr>
      <w:r>
        <w:t xml:space="preserve">f. </w:t>
      </w:r>
      <w:r w:rsidR="00B87FC8" w:rsidRPr="00570EC6">
        <w:t>člen</w:t>
      </w:r>
    </w:p>
    <w:p w14:paraId="7504A0E2" w14:textId="0ACEBF4E" w:rsidR="00B87FC8" w:rsidRPr="00570EC6" w:rsidRDefault="00B87FC8" w:rsidP="001B2BD2">
      <w:pPr>
        <w:widowControl w:val="0"/>
        <w:autoSpaceDE w:val="0"/>
        <w:autoSpaceDN w:val="0"/>
        <w:adjustRightInd w:val="0"/>
        <w:spacing w:line="240" w:lineRule="auto"/>
        <w:rPr>
          <w:i/>
        </w:rPr>
      </w:pPr>
      <w:r w:rsidRPr="00570EC6">
        <w:rPr>
          <w:i/>
        </w:rPr>
        <w:t>/če bo podizvajalec zahteval neposredna plačila/: Neposredna plačila podizvajalcem</w:t>
      </w:r>
      <w:r w:rsidR="00F121D1">
        <w:rPr>
          <w:i/>
        </w:rPr>
        <w:t xml:space="preserve"> za dela, ki jih bodo le-ti izvedli </w:t>
      </w:r>
      <w:r w:rsidRPr="00570EC6">
        <w:rPr>
          <w:i/>
        </w:rPr>
        <w:t>po te</w:t>
      </w:r>
      <w:r>
        <w:rPr>
          <w:i/>
        </w:rPr>
        <w:t>j</w:t>
      </w:r>
      <w:r w:rsidRPr="00570EC6">
        <w:rPr>
          <w:i/>
        </w:rPr>
        <w:t xml:space="preserve"> </w:t>
      </w:r>
      <w:r>
        <w:rPr>
          <w:i/>
        </w:rPr>
        <w:t>pogodbi</w:t>
      </w:r>
      <w:r w:rsidR="0087489E">
        <w:rPr>
          <w:i/>
        </w:rPr>
        <w:t xml:space="preserve">, </w:t>
      </w:r>
      <w:r w:rsidRPr="00570EC6">
        <w:rPr>
          <w:i/>
        </w:rPr>
        <w:t xml:space="preserve">so obvezna. </w:t>
      </w:r>
      <w:r w:rsidR="00502A84">
        <w:rPr>
          <w:i/>
        </w:rPr>
        <w:t>Zavarovalni posrednik</w:t>
      </w:r>
      <w:r w:rsidR="002D3897">
        <w:rPr>
          <w:i/>
        </w:rPr>
        <w:t xml:space="preserve"> bo v dogovoru o višini in načinu plačila posredniške provizije, ki ga bo sklenil z zavarovalnico, ki je izbrana v okviru posameznega posla – zavarovalne vrste</w:t>
      </w:r>
      <w:r w:rsidR="00502A84" w:rsidRPr="00570EC6">
        <w:rPr>
          <w:i/>
        </w:rPr>
        <w:t xml:space="preserve"> </w:t>
      </w:r>
      <w:r w:rsidR="002D3897" w:rsidRPr="00570EC6">
        <w:rPr>
          <w:i/>
        </w:rPr>
        <w:t>poobla</w:t>
      </w:r>
      <w:r w:rsidR="002D3897">
        <w:rPr>
          <w:i/>
        </w:rPr>
        <w:t>stil</w:t>
      </w:r>
      <w:r w:rsidR="002D3897" w:rsidRPr="00570EC6">
        <w:rPr>
          <w:i/>
        </w:rPr>
        <w:t xml:space="preserve"> </w:t>
      </w:r>
      <w:r w:rsidR="00045D6A">
        <w:rPr>
          <w:i/>
        </w:rPr>
        <w:t xml:space="preserve">zavarovalnico, ki je izbrana v okviru posameznega posla – zavarovalne vrste, </w:t>
      </w:r>
      <w:r w:rsidRPr="00570EC6">
        <w:rPr>
          <w:i/>
        </w:rPr>
        <w:t>da na podlagi potrjenih računov neposredno plačuje podizvajalcem dela, ki jih bodo ti opravljali po</w:t>
      </w:r>
      <w:r>
        <w:rPr>
          <w:i/>
        </w:rPr>
        <w:t xml:space="preserve"> tej</w:t>
      </w:r>
      <w:r w:rsidRPr="00570EC6">
        <w:rPr>
          <w:i/>
        </w:rPr>
        <w:t xml:space="preserve"> </w:t>
      </w:r>
      <w:r>
        <w:rPr>
          <w:i/>
        </w:rPr>
        <w:t>pogodbi</w:t>
      </w:r>
      <w:r w:rsidRPr="00570EC6">
        <w:rPr>
          <w:i/>
        </w:rPr>
        <w:t xml:space="preserve">. </w:t>
      </w:r>
      <w:r w:rsidR="00502A84">
        <w:rPr>
          <w:i/>
        </w:rPr>
        <w:t>Zavarovalni posrednik</w:t>
      </w:r>
      <w:r w:rsidR="00502A84" w:rsidRPr="00570EC6">
        <w:rPr>
          <w:i/>
        </w:rPr>
        <w:t xml:space="preserve"> </w:t>
      </w:r>
      <w:r w:rsidRPr="00570EC6">
        <w:rPr>
          <w:i/>
        </w:rPr>
        <w:t xml:space="preserve">mora računu obvezno priložiti predhodno potrjene račune podizvajalca (-cev), ki so opravljali storitve po </w:t>
      </w:r>
      <w:r>
        <w:rPr>
          <w:i/>
        </w:rPr>
        <w:t>pogodbi</w:t>
      </w:r>
      <w:r w:rsidRPr="00570EC6">
        <w:rPr>
          <w:i/>
        </w:rPr>
        <w:t>.</w:t>
      </w:r>
      <w:r w:rsidR="002D3897">
        <w:rPr>
          <w:i/>
        </w:rPr>
        <w:t xml:space="preserve"> </w:t>
      </w:r>
    </w:p>
    <w:p w14:paraId="6C46BFD8" w14:textId="77777777" w:rsidR="00481E55" w:rsidRPr="00570EC6" w:rsidRDefault="00481E55" w:rsidP="001B2BD2">
      <w:pPr>
        <w:widowControl w:val="0"/>
        <w:autoSpaceDE w:val="0"/>
        <w:autoSpaceDN w:val="0"/>
        <w:adjustRightInd w:val="0"/>
        <w:spacing w:line="240" w:lineRule="auto"/>
        <w:rPr>
          <w:i/>
        </w:rPr>
      </w:pPr>
    </w:p>
    <w:p w14:paraId="18F4BD9C" w14:textId="330AFFFC" w:rsidR="00B87FC8" w:rsidRPr="008D655D" w:rsidRDefault="00B87FC8" w:rsidP="001B2BD2">
      <w:pPr>
        <w:widowControl w:val="0"/>
        <w:autoSpaceDE w:val="0"/>
        <w:autoSpaceDN w:val="0"/>
        <w:adjustRightInd w:val="0"/>
        <w:spacing w:line="240" w:lineRule="auto"/>
        <w:rPr>
          <w:i/>
        </w:rPr>
      </w:pPr>
      <w:r w:rsidRPr="00570EC6">
        <w:rPr>
          <w:i/>
        </w:rPr>
        <w:t xml:space="preserve">/če podizvajalec ne bo zahteval neposrednega plačila/: </w:t>
      </w:r>
      <w:r w:rsidR="00502A84">
        <w:rPr>
          <w:i/>
        </w:rPr>
        <w:t xml:space="preserve">Zavarovalni posrednik </w:t>
      </w:r>
      <w:r w:rsidR="00502A84" w:rsidRPr="00570EC6">
        <w:rPr>
          <w:i/>
        </w:rPr>
        <w:t xml:space="preserve"> </w:t>
      </w:r>
      <w:r w:rsidRPr="00570EC6">
        <w:rPr>
          <w:i/>
        </w:rPr>
        <w:t xml:space="preserve">mora </w:t>
      </w:r>
      <w:r w:rsidR="00502A84">
        <w:rPr>
          <w:i/>
        </w:rPr>
        <w:t>zavarovalnici, ki je izbrana v okviru posameznega posla – zavarovalne vrste</w:t>
      </w:r>
      <w:r w:rsidR="002D3897">
        <w:rPr>
          <w:i/>
        </w:rPr>
        <w:t>, in naročniku</w:t>
      </w:r>
      <w:r w:rsidR="00502A84" w:rsidRPr="00570EC6">
        <w:rPr>
          <w:i/>
        </w:rPr>
        <w:t xml:space="preserve"> </w:t>
      </w:r>
      <w:r w:rsidRPr="00570EC6">
        <w:rPr>
          <w:i/>
        </w:rPr>
        <w:t>najpozneje v 60 (šestdesetih) dneh od plačila končnega računa poslati svojo pisno izjavo in pisno izjavo podizvajalca, da je podizvajalec prejel plačilo za izvedene storitve, neposredno povezano s predmetom javnega naročila.</w:t>
      </w:r>
    </w:p>
    <w:p w14:paraId="5A896CB3" w14:textId="77777777" w:rsidR="00AD33A7" w:rsidRPr="00800BA6" w:rsidRDefault="005A657C"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8C422E">
        <w:rPr>
          <w:kern w:val="1"/>
          <w:lang w:eastAsia="sl-SI"/>
        </w:rPr>
        <w:lastRenderedPageBreak/>
        <w:t>enostranski</w:t>
      </w:r>
      <w:r w:rsidRPr="00800BA6">
        <w:rPr>
          <w:rFonts w:cs="Arial"/>
        </w:rPr>
        <w:t xml:space="preserve"> odstop iz krivdnih razlogov</w:t>
      </w:r>
    </w:p>
    <w:p w14:paraId="651BF813" w14:textId="77777777" w:rsidR="00AD33A7" w:rsidRPr="00800BA6" w:rsidRDefault="00AD33A7" w:rsidP="00A868F3">
      <w:pPr>
        <w:pStyle w:val="pogodbaleni"/>
        <w:numPr>
          <w:ilvl w:val="0"/>
          <w:numId w:val="5"/>
        </w:numPr>
        <w:suppressAutoHyphens/>
        <w:ind w:left="720"/>
        <w:rPr>
          <w:rFonts w:cs="Arial"/>
        </w:rPr>
      </w:pPr>
      <w:r w:rsidRPr="00800BA6">
        <w:rPr>
          <w:rFonts w:cs="Arial"/>
        </w:rPr>
        <w:t>člen</w:t>
      </w:r>
    </w:p>
    <w:p w14:paraId="7D08E410" w14:textId="77777777" w:rsidR="005A657C" w:rsidRPr="00EE166B" w:rsidRDefault="005A657C" w:rsidP="00EE166B">
      <w:pPr>
        <w:spacing w:line="240" w:lineRule="auto"/>
      </w:pPr>
      <w:r w:rsidRPr="00EE166B">
        <w:t>Pogodbeni stranki ugotavljata, da je pravilna izpolnitev obveznosti zavarovalnega posrednika bistvena sestavina te pogodbe. V primeru dejanj s strani zavarovalnega posrednika, ki bi naročniku povzročila hudo materialno škodo, naročnik lahko odstopi od pogodbe brez odpovednega roka. Pogodbeni stranki določita, da to izrecno velja za primer:</w:t>
      </w:r>
    </w:p>
    <w:p w14:paraId="592240FB" w14:textId="77777777" w:rsidR="005A657C" w:rsidRPr="00EE166B" w:rsidRDefault="005A657C"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ko zavarovalni posrednik prekorači pooblastila dana s to pogodbo ali</w:t>
      </w:r>
    </w:p>
    <w:p w14:paraId="7E54A871" w14:textId="6D6B879B" w:rsidR="002053B5" w:rsidRPr="0087489E" w:rsidRDefault="005A657C" w:rsidP="002053B5">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ko zavarovalni posrednik izda poslovno tajnost naročnika, zlasti če tretjim osebam na kakršen koli način posreduje kateri koli zaupni podatek o sklenjenih zavarovanjih naročnika.</w:t>
      </w:r>
    </w:p>
    <w:p w14:paraId="031985DA" w14:textId="77777777" w:rsidR="00304C73" w:rsidRDefault="00304C73" w:rsidP="008C422E">
      <w:pPr>
        <w:pStyle w:val="Naslov1"/>
        <w:numPr>
          <w:ilvl w:val="0"/>
          <w:numId w:val="6"/>
        </w:numPr>
        <w:shd w:val="clear" w:color="auto" w:fill="FFFFFF"/>
        <w:tabs>
          <w:tab w:val="num" w:pos="0"/>
        </w:tabs>
        <w:suppressAutoHyphens/>
        <w:spacing w:before="240" w:beforeAutospacing="0" w:after="120" w:afterAutospacing="0"/>
        <w:rPr>
          <w:rFonts w:cs="Arial"/>
        </w:rPr>
      </w:pPr>
      <w:r>
        <w:rPr>
          <w:rFonts w:cs="Arial"/>
        </w:rPr>
        <w:t>varstvo podatkov</w:t>
      </w:r>
    </w:p>
    <w:p w14:paraId="0530A08A" w14:textId="77777777" w:rsidR="00304C73" w:rsidRPr="00800BA6" w:rsidRDefault="00304C73" w:rsidP="00A868F3">
      <w:pPr>
        <w:pStyle w:val="pogodbaleni"/>
        <w:numPr>
          <w:ilvl w:val="0"/>
          <w:numId w:val="5"/>
        </w:numPr>
        <w:suppressAutoHyphens/>
        <w:ind w:left="720"/>
        <w:rPr>
          <w:rFonts w:cs="Arial"/>
        </w:rPr>
      </w:pPr>
      <w:r w:rsidRPr="00800BA6">
        <w:rPr>
          <w:rFonts w:cs="Arial"/>
        </w:rPr>
        <w:t>člen</w:t>
      </w:r>
    </w:p>
    <w:p w14:paraId="03203C69" w14:textId="1C03F745" w:rsidR="003E6344" w:rsidRDefault="003E6344" w:rsidP="003E6344">
      <w:pPr>
        <w:spacing w:line="240" w:lineRule="auto"/>
      </w:pPr>
      <w:r>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06BA4763" w14:textId="77777777" w:rsidR="003E6344" w:rsidRDefault="003E6344" w:rsidP="003E6344">
      <w:pPr>
        <w:spacing w:line="240" w:lineRule="auto"/>
      </w:pPr>
    </w:p>
    <w:p w14:paraId="33516022" w14:textId="1F40F046" w:rsidR="003E6344" w:rsidRDefault="003E6344" w:rsidP="003E6344">
      <w:pPr>
        <w:spacing w:line="240" w:lineRule="auto"/>
      </w:pPr>
      <w: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53E1C78A" w14:textId="77777777" w:rsidR="003E6344" w:rsidRDefault="003E6344" w:rsidP="003E6344">
      <w:pPr>
        <w:spacing w:line="240" w:lineRule="auto"/>
      </w:pPr>
    </w:p>
    <w:p w14:paraId="17B0E9DD" w14:textId="217C40F6" w:rsidR="003E6344" w:rsidRDefault="003E6344" w:rsidP="003E6344">
      <w:pPr>
        <w:spacing w:line="240" w:lineRule="auto"/>
      </w:pPr>
      <w:r>
        <w:t>Zavarovalni posrednik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w:t>
      </w:r>
    </w:p>
    <w:p w14:paraId="790894A7" w14:textId="77777777" w:rsidR="003E6344" w:rsidRDefault="003E6344" w:rsidP="003E6344">
      <w:pPr>
        <w:spacing w:line="240" w:lineRule="auto"/>
      </w:pPr>
    </w:p>
    <w:p w14:paraId="593BD4E9" w14:textId="194E6B66" w:rsidR="003E6344" w:rsidRDefault="003E6344" w:rsidP="003E6344">
      <w:pPr>
        <w:spacing w:line="240" w:lineRule="auto"/>
      </w:pPr>
      <w:r>
        <w:t>Vsi kadri zavarovalnega posrednika, ki bodo sodelovali pri izvajanju predmeta te pogodbe, morajo varovati vse (osebne, poslovne in zaupne) podatke naročnika in drugih državnih organov, s katerimi bodo prišli v stik pri izvajanju naročila. Podpisati morajo izjavo o</w:t>
      </w:r>
      <w:r w:rsidR="000916A7">
        <w:t xml:space="preserve"> dolžnosti</w:t>
      </w:r>
      <w:r>
        <w:t xml:space="preserve"> varovanj</w:t>
      </w:r>
      <w:r w:rsidR="000916A7">
        <w:t>a</w:t>
      </w:r>
      <w:r>
        <w:t xml:space="preserve"> podatkov naročnika in drugih državnih organov. Zavarovalni posrednik mora izjave vseh kadrov izročiti naročniku hkrati s podpisom te pogodbe oziroma najkasneje v osmih dneh po podpisu te pogodbe.</w:t>
      </w:r>
    </w:p>
    <w:p w14:paraId="35A836A4" w14:textId="77777777" w:rsidR="00A16D17" w:rsidRDefault="00A16D17" w:rsidP="003E6344">
      <w:pPr>
        <w:spacing w:line="240" w:lineRule="auto"/>
      </w:pPr>
    </w:p>
    <w:p w14:paraId="4FAB20DB" w14:textId="0522C477" w:rsidR="00A16D17" w:rsidRPr="00A16D17" w:rsidRDefault="003E6344" w:rsidP="00A16D17">
      <w:pPr>
        <w:spacing w:line="240" w:lineRule="auto"/>
      </w:pPr>
      <w:r w:rsidRPr="00A16D17">
        <w:t>Za morebitne kršitve je zavarovalni posrednik odškodninsko odgovoren.</w:t>
      </w:r>
    </w:p>
    <w:p w14:paraId="54FF18D4" w14:textId="5F222368" w:rsidR="00AD33A7" w:rsidRPr="00800BA6" w:rsidRDefault="00702907" w:rsidP="008C422E">
      <w:pPr>
        <w:pStyle w:val="Naslov1"/>
        <w:numPr>
          <w:ilvl w:val="0"/>
          <w:numId w:val="6"/>
        </w:numPr>
        <w:shd w:val="clear" w:color="auto" w:fill="FFFFFF"/>
        <w:tabs>
          <w:tab w:val="num" w:pos="0"/>
        </w:tabs>
        <w:suppressAutoHyphens/>
        <w:spacing w:before="240" w:beforeAutospacing="0" w:after="120" w:afterAutospacing="0"/>
        <w:rPr>
          <w:rFonts w:cs="Arial"/>
        </w:rPr>
      </w:pPr>
      <w:r>
        <w:rPr>
          <w:kern w:val="1"/>
          <w:lang w:eastAsia="sl-SI"/>
        </w:rPr>
        <w:t>skrbnik</w:t>
      </w:r>
      <w:r w:rsidRPr="00800BA6">
        <w:rPr>
          <w:rFonts w:cs="Arial"/>
        </w:rPr>
        <w:t xml:space="preserve"> </w:t>
      </w:r>
      <w:r w:rsidR="005A657C" w:rsidRPr="00800BA6">
        <w:rPr>
          <w:rFonts w:cs="Arial"/>
        </w:rPr>
        <w:t>pogodbe</w:t>
      </w:r>
    </w:p>
    <w:p w14:paraId="596858A7" w14:textId="77777777" w:rsidR="00AD33A7" w:rsidRPr="00800BA6" w:rsidRDefault="00AD33A7" w:rsidP="00A868F3">
      <w:pPr>
        <w:pStyle w:val="pogodbaleni"/>
        <w:numPr>
          <w:ilvl w:val="0"/>
          <w:numId w:val="5"/>
        </w:numPr>
        <w:suppressAutoHyphens/>
        <w:ind w:left="720"/>
        <w:rPr>
          <w:rFonts w:cs="Arial"/>
        </w:rPr>
      </w:pPr>
      <w:r w:rsidRPr="00800BA6">
        <w:rPr>
          <w:rFonts w:cs="Arial"/>
        </w:rPr>
        <w:t>člen</w:t>
      </w:r>
    </w:p>
    <w:p w14:paraId="131DDE21" w14:textId="5A6C9C9E" w:rsidR="005A657C" w:rsidRPr="00EE166B" w:rsidRDefault="00995DE5" w:rsidP="001D7F43">
      <w:pPr>
        <w:spacing w:line="240" w:lineRule="auto"/>
      </w:pPr>
      <w:r w:rsidRPr="00EE166B">
        <w:t>Skrbni</w:t>
      </w:r>
      <w:r w:rsidR="00A16D17">
        <w:t>k</w:t>
      </w:r>
      <w:r w:rsidR="005A657C" w:rsidRPr="00EE166B">
        <w:t xml:space="preserve"> po</w:t>
      </w:r>
      <w:r w:rsidRPr="00EE166B">
        <w:t xml:space="preserve">godbe na strani naročnika je </w:t>
      </w:r>
      <w:r w:rsidR="00F93852" w:rsidRPr="00EE166B">
        <w:fldChar w:fldCharType="begin">
          <w:ffData>
            <w:name w:val="Besedilo48"/>
            <w:enabled/>
            <w:calcOnExit w:val="0"/>
            <w:textInput/>
          </w:ffData>
        </w:fldChar>
      </w:r>
      <w:r w:rsidR="00F93852" w:rsidRPr="00EE166B">
        <w:instrText xml:space="preserve"> FORMTEXT </w:instrText>
      </w:r>
      <w:r w:rsidR="00F93852" w:rsidRPr="00EE166B">
        <w:fldChar w:fldCharType="separate"/>
      </w:r>
      <w:r w:rsidR="00F93852" w:rsidRPr="00EE166B">
        <w:t> </w:t>
      </w:r>
      <w:r w:rsidR="00F93852" w:rsidRPr="00EE166B">
        <w:t> </w:t>
      </w:r>
      <w:r w:rsidR="00F93852" w:rsidRPr="00EE166B">
        <w:t> </w:t>
      </w:r>
      <w:r w:rsidR="00F93852" w:rsidRPr="00EE166B">
        <w:t> </w:t>
      </w:r>
      <w:r w:rsidR="00F93852" w:rsidRPr="00EE166B">
        <w:t> </w:t>
      </w:r>
      <w:r w:rsidR="00F93852" w:rsidRPr="00EE166B">
        <w:fldChar w:fldCharType="end"/>
      </w:r>
      <w:r w:rsidR="005A657C" w:rsidRPr="00EE166B">
        <w:t xml:space="preserve">, na strani zavarovalnega posrednika je skrbnik pogodbe </w:t>
      </w:r>
      <w:r w:rsidR="00C83D43" w:rsidRPr="00EE166B">
        <w:fldChar w:fldCharType="begin">
          <w:ffData>
            <w:name w:val="Besedilo48"/>
            <w:enabled/>
            <w:calcOnExit w:val="0"/>
            <w:textInput/>
          </w:ffData>
        </w:fldChar>
      </w:r>
      <w:r w:rsidR="00C83D43" w:rsidRPr="00EE166B">
        <w:instrText xml:space="preserve"> FORMTEXT </w:instrText>
      </w:r>
      <w:r w:rsidR="00C83D43" w:rsidRPr="00EE166B">
        <w:fldChar w:fldCharType="separate"/>
      </w:r>
      <w:r w:rsidR="00C83D43" w:rsidRPr="00EE166B">
        <w:t> </w:t>
      </w:r>
      <w:r w:rsidR="00C83D43" w:rsidRPr="00EE166B">
        <w:t> </w:t>
      </w:r>
      <w:r w:rsidR="00C83D43" w:rsidRPr="00EE166B">
        <w:t> </w:t>
      </w:r>
      <w:r w:rsidR="00C83D43" w:rsidRPr="00EE166B">
        <w:t> </w:t>
      </w:r>
      <w:r w:rsidR="00C83D43" w:rsidRPr="00EE166B">
        <w:t> </w:t>
      </w:r>
      <w:r w:rsidR="00C83D43" w:rsidRPr="00EE166B">
        <w:fldChar w:fldCharType="end"/>
      </w:r>
      <w:r w:rsidR="005A657C" w:rsidRPr="00EE166B">
        <w:t xml:space="preserve">. </w:t>
      </w:r>
      <w:r w:rsidR="00C26121">
        <w:t>Skrbnik skrbi za nadzor nad izvajanjem pogodbe ter mora biti dosegljiv in se odzivati v času delovnega časa naročnika ves čas trajanja te pogodbe.</w:t>
      </w:r>
    </w:p>
    <w:p w14:paraId="7BDF5B32" w14:textId="77777777" w:rsidR="005A657C" w:rsidRPr="00800BA6" w:rsidRDefault="005A657C"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8C422E">
        <w:rPr>
          <w:kern w:val="1"/>
          <w:lang w:eastAsia="sl-SI"/>
        </w:rPr>
        <w:t>protikorupcijska</w:t>
      </w:r>
      <w:r w:rsidRPr="00800BA6">
        <w:rPr>
          <w:rFonts w:cs="Arial"/>
        </w:rPr>
        <w:t xml:space="preserve"> klavzula</w:t>
      </w:r>
    </w:p>
    <w:p w14:paraId="42BA8ABE" w14:textId="77777777" w:rsidR="00AD33A7" w:rsidRPr="00800BA6" w:rsidRDefault="00651581" w:rsidP="00A868F3">
      <w:pPr>
        <w:pStyle w:val="pogodbaleni"/>
        <w:numPr>
          <w:ilvl w:val="0"/>
          <w:numId w:val="5"/>
        </w:numPr>
        <w:suppressAutoHyphens/>
        <w:ind w:left="720"/>
        <w:rPr>
          <w:rFonts w:cs="Arial"/>
        </w:rPr>
      </w:pPr>
      <w:r w:rsidRPr="00800BA6">
        <w:rPr>
          <w:rFonts w:cs="Arial"/>
        </w:rPr>
        <w:t>člen</w:t>
      </w:r>
    </w:p>
    <w:p w14:paraId="0969855A" w14:textId="77777777" w:rsidR="006B5B2E" w:rsidRPr="00EE166B" w:rsidRDefault="006B5B2E" w:rsidP="00EE166B">
      <w:pPr>
        <w:spacing w:line="240" w:lineRule="auto"/>
      </w:pPr>
      <w:r w:rsidRPr="00EE166B">
        <w:t xml:space="preserve">V primeru, da se ugotovi, da je pri </w:t>
      </w:r>
      <w:r w:rsidR="00BC28B8">
        <w:t>izbiri ponudnika za podelitev pooblastila zavarovalnemu posredniku</w:t>
      </w:r>
      <w:r w:rsidRPr="00EE166B">
        <w:t>, na podlagi katere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02D7782" w14:textId="77777777" w:rsidR="003D5F50" w:rsidRPr="00EE166B" w:rsidRDefault="003D5F50" w:rsidP="00EE166B">
      <w:pPr>
        <w:spacing w:line="240" w:lineRule="auto"/>
      </w:pPr>
    </w:p>
    <w:p w14:paraId="31CAB74E" w14:textId="13C12D52" w:rsidR="00025AA9" w:rsidRPr="00EE166B" w:rsidRDefault="006B5B2E" w:rsidP="00EE166B">
      <w:pPr>
        <w:spacing w:line="240" w:lineRule="auto"/>
      </w:pPr>
      <w:r w:rsidRPr="00EE166B">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E6F118" w14:textId="77777777" w:rsidR="00B43F2E" w:rsidRPr="00995DE5" w:rsidRDefault="005A657C"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8C422E">
        <w:rPr>
          <w:kern w:val="1"/>
          <w:lang w:eastAsia="sl-SI"/>
        </w:rPr>
        <w:t>končne</w:t>
      </w:r>
      <w:r w:rsidRPr="00800BA6">
        <w:rPr>
          <w:rFonts w:cs="Arial"/>
        </w:rPr>
        <w:t xml:space="preserve"> določbe</w:t>
      </w:r>
    </w:p>
    <w:p w14:paraId="519F4D18" w14:textId="6C9DA370" w:rsidR="00BC7B1E" w:rsidRDefault="0087489E" w:rsidP="00A868F3">
      <w:pPr>
        <w:pStyle w:val="pogodbaleni"/>
        <w:numPr>
          <w:ilvl w:val="0"/>
          <w:numId w:val="5"/>
        </w:numPr>
        <w:suppressAutoHyphens/>
        <w:ind w:left="720"/>
        <w:rPr>
          <w:rFonts w:cs="Arial"/>
        </w:rPr>
      </w:pPr>
      <w:r>
        <w:rPr>
          <w:rFonts w:cs="Arial"/>
        </w:rPr>
        <w:t>č</w:t>
      </w:r>
      <w:r w:rsidR="00BC7B1E">
        <w:rPr>
          <w:rFonts w:cs="Arial"/>
        </w:rPr>
        <w:t>len</w:t>
      </w:r>
    </w:p>
    <w:p w14:paraId="0FDDAAAB" w14:textId="1CD9756E" w:rsidR="00BC7B1E" w:rsidRPr="00A00A9F" w:rsidRDefault="00BC7B1E" w:rsidP="00BC7B1E">
      <w:pPr>
        <w:spacing w:line="240" w:lineRule="auto"/>
        <w:rPr>
          <w:rFonts w:cs="Arial"/>
          <w:szCs w:val="20"/>
          <w:lang w:eastAsia="sl-SI"/>
        </w:rPr>
      </w:pPr>
      <w:r w:rsidRPr="00A00A9F">
        <w:rPr>
          <w:rFonts w:cs="Arial"/>
          <w:szCs w:val="20"/>
          <w:lang w:eastAsia="sl-SI"/>
        </w:rPr>
        <w:t xml:space="preserve">Ta </w:t>
      </w:r>
      <w:r>
        <w:rPr>
          <w:rFonts w:cs="Arial"/>
          <w:szCs w:val="20"/>
          <w:lang w:eastAsia="sl-SI"/>
        </w:rPr>
        <w:t xml:space="preserve">pogodba </w:t>
      </w:r>
      <w:r w:rsidRPr="00A00A9F">
        <w:rPr>
          <w:rFonts w:cs="Arial"/>
          <w:szCs w:val="20"/>
          <w:lang w:eastAsia="sl-SI"/>
        </w:rPr>
        <w:t>je sklenjen</w:t>
      </w:r>
      <w:r>
        <w:rPr>
          <w:rFonts w:cs="Arial"/>
          <w:szCs w:val="20"/>
          <w:lang w:eastAsia="sl-SI"/>
        </w:rPr>
        <w:t>a</w:t>
      </w:r>
      <w:r w:rsidRPr="00A00A9F">
        <w:rPr>
          <w:rFonts w:cs="Arial"/>
          <w:szCs w:val="20"/>
          <w:lang w:eastAsia="sl-SI"/>
        </w:rPr>
        <w:t xml:space="preserve"> pod razveznim pogojem, ki se uresniči v primeru izpolnitve ene od naslednjih okoliščin:</w:t>
      </w:r>
    </w:p>
    <w:p w14:paraId="45E91A18" w14:textId="0FE2DD6E" w:rsidR="00BC7B1E" w:rsidRPr="00327966" w:rsidRDefault="00BC7B1E" w:rsidP="00BC7B1E">
      <w:pPr>
        <w:numPr>
          <w:ilvl w:val="0"/>
          <w:numId w:val="14"/>
        </w:numPr>
        <w:spacing w:line="240" w:lineRule="auto"/>
        <w:contextualSpacing/>
        <w:rPr>
          <w:rFonts w:cs="Arial"/>
          <w:szCs w:val="20"/>
          <w:lang w:eastAsia="sl-SI"/>
        </w:rPr>
      </w:pPr>
      <w:r w:rsidRPr="00A00A9F">
        <w:rPr>
          <w:rFonts w:cs="Arial"/>
          <w:szCs w:val="20"/>
          <w:lang w:eastAsia="sl-SI"/>
        </w:rPr>
        <w:t xml:space="preserve">če bo naročnik seznanjen, da je sodišče </w:t>
      </w:r>
      <w:r w:rsidRPr="00327966">
        <w:rPr>
          <w:rFonts w:cs="Arial"/>
          <w:szCs w:val="20"/>
          <w:lang w:eastAsia="sl-SI"/>
        </w:rPr>
        <w:t xml:space="preserve">s pravnomočno odločitvijo ugotovilo kršitev obveznosti delovne, okoljske ali socialne zakonodaje s strani </w:t>
      </w:r>
      <w:r w:rsidR="0089085C">
        <w:rPr>
          <w:rFonts w:cs="Arial"/>
          <w:szCs w:val="20"/>
          <w:lang w:eastAsia="sl-SI"/>
        </w:rPr>
        <w:t>zavarovalnega posrednika</w:t>
      </w:r>
      <w:r w:rsidRPr="00327966">
        <w:rPr>
          <w:rFonts w:cs="Arial"/>
          <w:szCs w:val="20"/>
          <w:lang w:eastAsia="sl-SI"/>
        </w:rPr>
        <w:t xml:space="preserve"> ali podizvajalca ali</w:t>
      </w:r>
    </w:p>
    <w:p w14:paraId="1A9AD87F" w14:textId="2C368968" w:rsidR="00BC7B1E" w:rsidRPr="00A00A9F" w:rsidRDefault="00BC7B1E" w:rsidP="00BC7B1E">
      <w:pPr>
        <w:numPr>
          <w:ilvl w:val="0"/>
          <w:numId w:val="14"/>
        </w:numPr>
        <w:spacing w:line="240" w:lineRule="auto"/>
        <w:contextualSpacing/>
        <w:rPr>
          <w:rFonts w:cs="Arial"/>
          <w:szCs w:val="20"/>
          <w:lang w:eastAsia="sl-SI"/>
        </w:rPr>
      </w:pPr>
      <w:r w:rsidRPr="00327966">
        <w:rPr>
          <w:rFonts w:cs="Arial"/>
          <w:szCs w:val="20"/>
          <w:lang w:eastAsia="sl-SI"/>
        </w:rPr>
        <w:t xml:space="preserve">če bo naročnik seznanjen, da je pristojni državni organ pri </w:t>
      </w:r>
      <w:r w:rsidR="0089085C">
        <w:rPr>
          <w:rFonts w:cs="Arial"/>
          <w:szCs w:val="20"/>
          <w:lang w:eastAsia="sl-SI"/>
        </w:rPr>
        <w:t>zavarovalnem posredniku</w:t>
      </w:r>
      <w:r>
        <w:rPr>
          <w:rFonts w:cs="Arial"/>
          <w:szCs w:val="20"/>
          <w:lang w:eastAsia="sl-SI"/>
        </w:rPr>
        <w:t xml:space="preserve"> ali podizvajalcu</w:t>
      </w:r>
      <w:r w:rsidRPr="00A00A9F">
        <w:rPr>
          <w:rFonts w:cs="Arial"/>
          <w:szCs w:val="20"/>
          <w:lang w:eastAsia="sl-SI"/>
        </w:rPr>
        <w:t xml:space="preserve"> v času izvajanja </w:t>
      </w:r>
      <w:r>
        <w:rPr>
          <w:rFonts w:cs="Arial"/>
          <w:szCs w:val="20"/>
          <w:lang w:eastAsia="sl-SI"/>
        </w:rPr>
        <w:t>sporazuma</w:t>
      </w:r>
      <w:r w:rsidRPr="00A00A9F">
        <w:rPr>
          <w:rFonts w:cs="Arial"/>
          <w:szCs w:val="20"/>
          <w:lang w:eastAsia="sl-SI"/>
        </w:rPr>
        <w:t xml:space="preserve"> ugotovil najmanj dve kršitvi v zvezi s:</w:t>
      </w:r>
    </w:p>
    <w:p w14:paraId="41704871" w14:textId="77777777" w:rsidR="00BC7B1E" w:rsidRPr="00A00A9F" w:rsidRDefault="00BC7B1E" w:rsidP="00BC7B1E">
      <w:pPr>
        <w:numPr>
          <w:ilvl w:val="1"/>
          <w:numId w:val="14"/>
        </w:numPr>
        <w:spacing w:line="240" w:lineRule="auto"/>
        <w:contextualSpacing/>
        <w:rPr>
          <w:rFonts w:cs="Arial"/>
          <w:szCs w:val="20"/>
          <w:lang w:eastAsia="sl-SI"/>
        </w:rPr>
      </w:pPr>
      <w:r w:rsidRPr="00A00A9F">
        <w:rPr>
          <w:rFonts w:cs="Arial"/>
          <w:szCs w:val="20"/>
          <w:lang w:eastAsia="sl-SI"/>
        </w:rPr>
        <w:t xml:space="preserve">plačilom za delo, </w:t>
      </w:r>
    </w:p>
    <w:p w14:paraId="0B97FBC2" w14:textId="77777777" w:rsidR="00BC7B1E" w:rsidRPr="00A00A9F" w:rsidRDefault="00BC7B1E" w:rsidP="00BC7B1E">
      <w:pPr>
        <w:numPr>
          <w:ilvl w:val="1"/>
          <w:numId w:val="14"/>
        </w:numPr>
        <w:spacing w:line="240" w:lineRule="auto"/>
        <w:contextualSpacing/>
        <w:rPr>
          <w:rFonts w:cs="Arial"/>
          <w:szCs w:val="20"/>
          <w:lang w:eastAsia="sl-SI"/>
        </w:rPr>
      </w:pPr>
      <w:r w:rsidRPr="00A00A9F">
        <w:rPr>
          <w:rFonts w:cs="Arial"/>
          <w:szCs w:val="20"/>
          <w:lang w:eastAsia="sl-SI"/>
        </w:rPr>
        <w:t xml:space="preserve">delovnim časom, </w:t>
      </w:r>
    </w:p>
    <w:p w14:paraId="60A1F9BF" w14:textId="77777777" w:rsidR="00BC7B1E" w:rsidRPr="00A00A9F" w:rsidRDefault="00BC7B1E" w:rsidP="00BC7B1E">
      <w:pPr>
        <w:numPr>
          <w:ilvl w:val="1"/>
          <w:numId w:val="14"/>
        </w:numPr>
        <w:spacing w:line="240" w:lineRule="auto"/>
        <w:contextualSpacing/>
        <w:rPr>
          <w:rFonts w:cs="Arial"/>
          <w:szCs w:val="20"/>
          <w:lang w:eastAsia="sl-SI"/>
        </w:rPr>
      </w:pPr>
      <w:r w:rsidRPr="00A00A9F">
        <w:rPr>
          <w:rFonts w:cs="Arial"/>
          <w:szCs w:val="20"/>
          <w:lang w:eastAsia="sl-SI"/>
        </w:rPr>
        <w:t xml:space="preserve">počitki, </w:t>
      </w:r>
    </w:p>
    <w:p w14:paraId="40F6FE09" w14:textId="77777777" w:rsidR="00BC7B1E" w:rsidRPr="00A00A9F" w:rsidRDefault="00BC7B1E" w:rsidP="00BC7B1E">
      <w:pPr>
        <w:numPr>
          <w:ilvl w:val="1"/>
          <w:numId w:val="14"/>
        </w:numPr>
        <w:spacing w:line="240" w:lineRule="auto"/>
        <w:contextualSpacing/>
        <w:rPr>
          <w:rFonts w:cs="Arial"/>
          <w:szCs w:val="20"/>
          <w:lang w:eastAsia="sl-SI"/>
        </w:rPr>
      </w:pPr>
      <w:r w:rsidRPr="00A00A9F">
        <w:rPr>
          <w:rFonts w:cs="Arial"/>
          <w:szCs w:val="20"/>
          <w:lang w:eastAsia="sl-SI"/>
        </w:rPr>
        <w:t>opravljanjem dela na podlagi pogodb civilnega prava kljub obstoju elementov delovnega razmerja ali v zvezi z zaposlovanjem na črno</w:t>
      </w:r>
    </w:p>
    <w:p w14:paraId="5E7C7D74" w14:textId="77777777" w:rsidR="00BC7B1E" w:rsidRPr="00A00A9F" w:rsidRDefault="00BC7B1E" w:rsidP="00BC7B1E">
      <w:pPr>
        <w:spacing w:line="240" w:lineRule="auto"/>
        <w:ind w:left="708"/>
        <w:rPr>
          <w:rFonts w:cs="Arial"/>
          <w:szCs w:val="20"/>
          <w:lang w:eastAsia="sl-SI"/>
        </w:rPr>
      </w:pPr>
      <w:r w:rsidRPr="00A00A9F">
        <w:rPr>
          <w:rFonts w:cs="Arial"/>
          <w:szCs w:val="20"/>
          <w:lang w:eastAsia="sl-SI"/>
        </w:rPr>
        <w:t>in za katero mu je bila s pravnomočno odločitvijo ali več pravnomočnimi odločitvami izrečena globa za prekršek,</w:t>
      </w:r>
    </w:p>
    <w:p w14:paraId="68E5B157" w14:textId="102B0077" w:rsidR="00BC7B1E" w:rsidRPr="00A00A9F" w:rsidRDefault="00BC7B1E" w:rsidP="00BC7B1E">
      <w:pPr>
        <w:spacing w:line="240" w:lineRule="auto"/>
        <w:rPr>
          <w:rFonts w:cs="Arial"/>
          <w:szCs w:val="20"/>
          <w:lang w:eastAsia="sl-SI"/>
        </w:rPr>
      </w:pPr>
      <w:r w:rsidRPr="00A00A9F">
        <w:rPr>
          <w:rFonts w:cs="Arial"/>
          <w:szCs w:val="20"/>
          <w:lang w:eastAsia="sl-SI"/>
        </w:rPr>
        <w:t xml:space="preserve">in pod pogojem, da je od seznanitve s kršitvijo in do izteka veljavnosti </w:t>
      </w:r>
      <w:r>
        <w:rPr>
          <w:rFonts w:cs="Arial"/>
          <w:szCs w:val="20"/>
          <w:lang w:eastAsia="sl-SI"/>
        </w:rPr>
        <w:t xml:space="preserve">sporazuma </w:t>
      </w:r>
      <w:r w:rsidRPr="00A00A9F">
        <w:rPr>
          <w:rFonts w:cs="Arial"/>
          <w:szCs w:val="20"/>
          <w:lang w:eastAsia="sl-SI"/>
        </w:rPr>
        <w:t>še najmanj šest mesecev</w:t>
      </w:r>
      <w:r w:rsidRPr="00EC68DC">
        <w:t xml:space="preserve"> </w:t>
      </w:r>
      <w:r w:rsidRPr="00317634">
        <w:rPr>
          <w:rFonts w:cs="Arial"/>
          <w:szCs w:val="20"/>
          <w:lang w:eastAsia="sl-SI"/>
        </w:rPr>
        <w:t xml:space="preserve">oziroma če </w:t>
      </w:r>
      <w:r w:rsidR="0089085C">
        <w:rPr>
          <w:rFonts w:cs="Arial"/>
          <w:szCs w:val="20"/>
          <w:lang w:eastAsia="sl-SI"/>
        </w:rPr>
        <w:t>zavarovalni posrednik</w:t>
      </w:r>
      <w:r w:rsidRPr="00317634">
        <w:rPr>
          <w:rFonts w:cs="Arial"/>
          <w:szCs w:val="20"/>
          <w:lang w:eastAsia="sl-SI"/>
        </w:rPr>
        <w:t xml:space="preserve"> nastopa s podizvajalcem pa tudi, če zaradi ugotovljene kršitve pri podizvajalcu </w:t>
      </w:r>
      <w:r>
        <w:rPr>
          <w:rFonts w:cs="Arial"/>
          <w:szCs w:val="20"/>
          <w:lang w:eastAsia="sl-SI"/>
        </w:rPr>
        <w:t xml:space="preserve">dobavitelj </w:t>
      </w:r>
      <w:r w:rsidRPr="00317634">
        <w:rPr>
          <w:rFonts w:cs="Arial"/>
          <w:szCs w:val="20"/>
          <w:lang w:eastAsia="sl-SI"/>
        </w:rPr>
        <w:t>ne nadomesti ali zamenja tega podizvajalca, na način določen v skladu s 94. členom Zakona o javnem</w:t>
      </w:r>
      <w:r w:rsidRPr="00EC68DC">
        <w:rPr>
          <w:rFonts w:cs="Arial"/>
          <w:szCs w:val="20"/>
          <w:lang w:eastAsia="sl-SI"/>
        </w:rPr>
        <w:t xml:space="preserve"> naročanju (Uradni list RS, št. 91/15</w:t>
      </w:r>
      <w:r w:rsidR="0089085C">
        <w:rPr>
          <w:rFonts w:cs="Arial"/>
          <w:szCs w:val="20"/>
          <w:lang w:eastAsia="sl-SI"/>
        </w:rPr>
        <w:t xml:space="preserve">, </w:t>
      </w:r>
      <w:r w:rsidR="0089085C" w:rsidRPr="0020057C">
        <w:rPr>
          <w:szCs w:val="20"/>
        </w:rPr>
        <w:t>14/18 in 121/21</w:t>
      </w:r>
      <w:r w:rsidRPr="00EC68DC">
        <w:rPr>
          <w:rFonts w:cs="Arial"/>
          <w:szCs w:val="20"/>
          <w:lang w:eastAsia="sl-SI"/>
        </w:rPr>
        <w:t xml:space="preserve">; v nadaljevanju ZJN-3) in določili </w:t>
      </w:r>
      <w:r w:rsidR="0089085C">
        <w:rPr>
          <w:rFonts w:cs="Arial"/>
          <w:szCs w:val="20"/>
          <w:lang w:eastAsia="sl-SI"/>
        </w:rPr>
        <w:t>te pogodbe</w:t>
      </w:r>
      <w:r w:rsidRPr="00EC68DC">
        <w:rPr>
          <w:rFonts w:cs="Arial"/>
          <w:szCs w:val="20"/>
          <w:lang w:eastAsia="sl-SI"/>
        </w:rPr>
        <w:t xml:space="preserve"> v roku 30 (tridesetih) dni od seznanitve s kršitvijo.</w:t>
      </w:r>
    </w:p>
    <w:p w14:paraId="4ED14D84" w14:textId="77777777" w:rsidR="00BC7B1E" w:rsidRPr="00A00A9F" w:rsidRDefault="00BC7B1E" w:rsidP="00BC7B1E">
      <w:pPr>
        <w:spacing w:line="240" w:lineRule="auto"/>
        <w:rPr>
          <w:rFonts w:cs="Arial"/>
          <w:szCs w:val="20"/>
          <w:lang w:eastAsia="sl-SI"/>
        </w:rPr>
      </w:pPr>
    </w:p>
    <w:p w14:paraId="4E97A4E8" w14:textId="661BAB3B" w:rsidR="00BC7B1E" w:rsidRPr="00A00A9F" w:rsidRDefault="00BC7B1E" w:rsidP="00BC7B1E">
      <w:pPr>
        <w:spacing w:line="240" w:lineRule="auto"/>
        <w:rPr>
          <w:rFonts w:cs="Arial"/>
          <w:szCs w:val="20"/>
          <w:lang w:eastAsia="sl-SI"/>
        </w:rPr>
      </w:pPr>
      <w:r w:rsidRPr="00A00A9F">
        <w:rPr>
          <w:rFonts w:cs="Arial"/>
          <w:szCs w:val="20"/>
          <w:lang w:eastAsia="sl-SI"/>
        </w:rPr>
        <w:t xml:space="preserve">V primeru izpolnitve okoliščine in pogojev iz prejšnjega odstavka se šteje, da je </w:t>
      </w:r>
      <w:r w:rsidR="0089085C">
        <w:rPr>
          <w:rFonts w:cs="Arial"/>
          <w:szCs w:val="20"/>
          <w:lang w:eastAsia="sl-SI"/>
        </w:rPr>
        <w:t>pogodba</w:t>
      </w:r>
      <w:r w:rsidRPr="00A00A9F">
        <w:rPr>
          <w:rFonts w:cs="Arial"/>
          <w:szCs w:val="20"/>
          <w:lang w:eastAsia="sl-SI"/>
        </w:rPr>
        <w:t xml:space="preserve"> razvezan</w:t>
      </w:r>
      <w:r w:rsidR="0089085C">
        <w:rPr>
          <w:rFonts w:cs="Arial"/>
          <w:szCs w:val="20"/>
          <w:lang w:eastAsia="sl-SI"/>
        </w:rPr>
        <w:t>a</w:t>
      </w:r>
      <w:r w:rsidRPr="00A00A9F">
        <w:rPr>
          <w:rFonts w:cs="Arial"/>
          <w:szCs w:val="20"/>
          <w:lang w:eastAsia="sl-SI"/>
        </w:rPr>
        <w:t xml:space="preserve"> z dnem sklenitve </w:t>
      </w:r>
      <w:r w:rsidR="0089085C">
        <w:rPr>
          <w:rFonts w:cs="Arial"/>
          <w:szCs w:val="20"/>
          <w:lang w:eastAsia="sl-SI"/>
        </w:rPr>
        <w:t>nove pogodbe</w:t>
      </w:r>
      <w:r w:rsidRPr="00A00A9F">
        <w:rPr>
          <w:rFonts w:cs="Arial"/>
          <w:szCs w:val="20"/>
          <w:lang w:eastAsia="sl-SI"/>
        </w:rPr>
        <w:t xml:space="preserve"> o izvedbi javnega naročila za predmetno naročilo. O datumu sklenitve </w:t>
      </w:r>
      <w:r w:rsidR="0089085C">
        <w:rPr>
          <w:rFonts w:cs="Arial"/>
          <w:szCs w:val="20"/>
          <w:lang w:eastAsia="sl-SI"/>
        </w:rPr>
        <w:t>nove pogodbe</w:t>
      </w:r>
      <w:r w:rsidRPr="00A00A9F">
        <w:rPr>
          <w:rFonts w:cs="Arial"/>
          <w:szCs w:val="20"/>
          <w:lang w:eastAsia="sl-SI"/>
        </w:rPr>
        <w:t xml:space="preserve"> bo naročnik obvestil </w:t>
      </w:r>
      <w:r w:rsidR="0089085C">
        <w:rPr>
          <w:rFonts w:cs="Arial"/>
          <w:szCs w:val="20"/>
          <w:lang w:eastAsia="sl-SI"/>
        </w:rPr>
        <w:t>zavarovalnega posrednika</w:t>
      </w:r>
      <w:r w:rsidRPr="00A00A9F">
        <w:rPr>
          <w:rFonts w:cs="Arial"/>
          <w:szCs w:val="20"/>
          <w:lang w:eastAsia="sl-SI"/>
        </w:rPr>
        <w:t>.</w:t>
      </w:r>
    </w:p>
    <w:p w14:paraId="2A9E3DF6" w14:textId="77777777" w:rsidR="00BC7B1E" w:rsidRPr="00A00A9F" w:rsidRDefault="00BC7B1E" w:rsidP="00BC7B1E">
      <w:pPr>
        <w:spacing w:line="240" w:lineRule="auto"/>
        <w:rPr>
          <w:rFonts w:cs="Arial"/>
          <w:szCs w:val="20"/>
          <w:lang w:eastAsia="sl-SI"/>
        </w:rPr>
      </w:pPr>
    </w:p>
    <w:p w14:paraId="3D34C95E" w14:textId="670E30AE" w:rsidR="00BC7B1E" w:rsidRPr="0089085C" w:rsidRDefault="00BC7B1E" w:rsidP="0089085C">
      <w:pPr>
        <w:spacing w:line="240" w:lineRule="auto"/>
        <w:rPr>
          <w:rFonts w:cs="Arial"/>
          <w:szCs w:val="20"/>
          <w:lang w:eastAsia="sl-SI"/>
        </w:rPr>
      </w:pPr>
      <w:r w:rsidRPr="00A00A9F">
        <w:rPr>
          <w:rFonts w:cs="Arial"/>
          <w:szCs w:val="20"/>
          <w:lang w:eastAsia="sl-SI"/>
        </w:rPr>
        <w:t xml:space="preserve">Če naročnik v roku 30 dni od seznanitve s kršitvijo ne začne novega postopka javnega naročila, se šteje, da je </w:t>
      </w:r>
      <w:r w:rsidR="0089085C">
        <w:rPr>
          <w:rFonts w:cs="Arial"/>
          <w:szCs w:val="20"/>
          <w:lang w:eastAsia="sl-SI"/>
        </w:rPr>
        <w:t>pogodba razvezana</w:t>
      </w:r>
      <w:r w:rsidRPr="00A00A9F">
        <w:rPr>
          <w:rFonts w:cs="Arial"/>
          <w:szCs w:val="20"/>
          <w:lang w:eastAsia="sl-SI"/>
        </w:rPr>
        <w:t xml:space="preserve"> trideseti dan od seznanitve s kršitvijo.</w:t>
      </w:r>
    </w:p>
    <w:p w14:paraId="3BC43F6C" w14:textId="042544A3" w:rsidR="0089085C" w:rsidRDefault="0089085C" w:rsidP="00A868F3">
      <w:pPr>
        <w:pStyle w:val="pogodbaleni"/>
        <w:numPr>
          <w:ilvl w:val="0"/>
          <w:numId w:val="5"/>
        </w:numPr>
        <w:suppressAutoHyphens/>
        <w:ind w:left="720"/>
        <w:rPr>
          <w:rFonts w:cs="Arial"/>
        </w:rPr>
      </w:pPr>
      <w:r>
        <w:rPr>
          <w:rFonts w:cs="Arial"/>
        </w:rPr>
        <w:t>člen</w:t>
      </w:r>
    </w:p>
    <w:p w14:paraId="47C3010A" w14:textId="68912586" w:rsidR="0089085C" w:rsidRPr="00DF5240" w:rsidRDefault="0089085C" w:rsidP="0089085C">
      <w:pPr>
        <w:spacing w:line="240" w:lineRule="auto"/>
        <w:rPr>
          <w:rFonts w:cs="Arial"/>
          <w:szCs w:val="20"/>
        </w:rPr>
      </w:pPr>
      <w:r w:rsidRPr="00A00A9F">
        <w:rPr>
          <w:rFonts w:cs="Arial"/>
          <w:szCs w:val="20"/>
        </w:rPr>
        <w:t>Med veljavnostjo te</w:t>
      </w:r>
      <w:r>
        <w:rPr>
          <w:rFonts w:cs="Arial"/>
          <w:szCs w:val="20"/>
        </w:rPr>
        <w:t xml:space="preserve"> pogodbe</w:t>
      </w:r>
      <w:r w:rsidRPr="00A00A9F">
        <w:rPr>
          <w:rFonts w:cs="Arial"/>
          <w:szCs w:val="20"/>
        </w:rPr>
        <w:t xml:space="preserve"> </w:t>
      </w:r>
      <w:r w:rsidRPr="00DF5240">
        <w:rPr>
          <w:rFonts w:cs="Arial"/>
          <w:szCs w:val="20"/>
        </w:rPr>
        <w:t xml:space="preserve">lahko naročnik ne glede na določbe zakona, ki ureja obligacijska razmerja, odstopi od </w:t>
      </w:r>
      <w:r>
        <w:rPr>
          <w:rFonts w:cs="Arial"/>
          <w:szCs w:val="20"/>
        </w:rPr>
        <w:t>pogodbe</w:t>
      </w:r>
      <w:r w:rsidRPr="00DF5240">
        <w:rPr>
          <w:rFonts w:cs="Arial"/>
          <w:szCs w:val="20"/>
        </w:rPr>
        <w:t xml:space="preserve"> v naslednjih okoliščinah:</w:t>
      </w:r>
    </w:p>
    <w:p w14:paraId="1F0BC336" w14:textId="77777777" w:rsidR="0089085C" w:rsidRPr="00DF5240" w:rsidRDefault="0089085C" w:rsidP="0089085C">
      <w:pPr>
        <w:numPr>
          <w:ilvl w:val="0"/>
          <w:numId w:val="13"/>
        </w:numPr>
        <w:spacing w:line="240" w:lineRule="auto"/>
        <w:rPr>
          <w:rFonts w:cs="Arial"/>
          <w:szCs w:val="20"/>
        </w:rPr>
      </w:pPr>
      <w:r w:rsidRPr="00DF5240">
        <w:rPr>
          <w:rFonts w:cs="Arial"/>
          <w:szCs w:val="20"/>
        </w:rPr>
        <w:t>javno naročilo je bilo bistveno spremenjeno, kar terja nov postopek javnega naročanja,</w:t>
      </w:r>
    </w:p>
    <w:p w14:paraId="214CBBA5" w14:textId="7A7F9344" w:rsidR="0089085C" w:rsidRPr="00DF5240" w:rsidRDefault="0089085C" w:rsidP="0089085C">
      <w:pPr>
        <w:numPr>
          <w:ilvl w:val="0"/>
          <w:numId w:val="13"/>
        </w:numPr>
        <w:spacing w:line="240" w:lineRule="auto"/>
        <w:rPr>
          <w:rFonts w:cs="Arial"/>
          <w:szCs w:val="20"/>
        </w:rPr>
      </w:pPr>
      <w:r w:rsidRPr="00DF5240">
        <w:rPr>
          <w:rFonts w:cs="Arial"/>
          <w:szCs w:val="20"/>
        </w:rPr>
        <w:t xml:space="preserve">v času oddaje javnega naročila je bil </w:t>
      </w:r>
      <w:r>
        <w:rPr>
          <w:rFonts w:cs="Arial"/>
          <w:szCs w:val="20"/>
        </w:rPr>
        <w:t>zavarovalni posrednik</w:t>
      </w:r>
      <w:r w:rsidRPr="00DF5240">
        <w:rPr>
          <w:rFonts w:cs="Arial"/>
          <w:szCs w:val="20"/>
        </w:rPr>
        <w:t xml:space="preserve"> v enem od položajev, zaradi katerega bi ga naročnik moral izključiti iz postopka javnega naročanja, pa s tem dejstvom naročnik ni bil seznanjen v postopku javnega naročanja,</w:t>
      </w:r>
    </w:p>
    <w:p w14:paraId="17C7784B" w14:textId="6A29A899" w:rsidR="0089085C" w:rsidRPr="00DF5240" w:rsidRDefault="0089085C" w:rsidP="0089085C">
      <w:pPr>
        <w:numPr>
          <w:ilvl w:val="0"/>
          <w:numId w:val="13"/>
        </w:numPr>
        <w:spacing w:line="240" w:lineRule="auto"/>
        <w:rPr>
          <w:rFonts w:cs="Arial"/>
          <w:szCs w:val="20"/>
        </w:rPr>
      </w:pPr>
      <w:r w:rsidRPr="00DF5240">
        <w:rPr>
          <w:rFonts w:cs="Arial"/>
          <w:szCs w:val="20"/>
        </w:rPr>
        <w:t xml:space="preserve">zaradi hudih kršitev obveznosti iz Pogodbe o Evropski uniji, Pogodbe o delovanju Evropske unije in ZJN-3, ki jih je po postopku v skladu z 258. členom PDEU ugotovilo Sodišče Evropske unije, javno naročilo ne bi smelo biti oddano </w:t>
      </w:r>
      <w:r>
        <w:rPr>
          <w:rFonts w:cs="Arial"/>
          <w:szCs w:val="20"/>
        </w:rPr>
        <w:t>zavarovalnemu posredniku</w:t>
      </w:r>
      <w:r w:rsidRPr="00DF5240">
        <w:rPr>
          <w:rFonts w:cs="Arial"/>
          <w:szCs w:val="20"/>
        </w:rPr>
        <w:t>.</w:t>
      </w:r>
    </w:p>
    <w:p w14:paraId="5A5E966F" w14:textId="77777777" w:rsidR="0089085C" w:rsidRPr="00DF5240" w:rsidRDefault="0089085C" w:rsidP="0089085C">
      <w:pPr>
        <w:spacing w:line="240" w:lineRule="auto"/>
        <w:rPr>
          <w:rFonts w:cs="Arial"/>
          <w:szCs w:val="20"/>
        </w:rPr>
      </w:pPr>
    </w:p>
    <w:p w14:paraId="79BDFB36" w14:textId="33EC18F6" w:rsidR="0089085C" w:rsidRPr="00DF5240" w:rsidRDefault="0089085C" w:rsidP="0089085C">
      <w:pPr>
        <w:spacing w:line="240" w:lineRule="auto"/>
        <w:rPr>
          <w:rFonts w:cs="Arial"/>
          <w:szCs w:val="20"/>
        </w:rPr>
      </w:pPr>
      <w:r w:rsidRPr="00DF5240">
        <w:rPr>
          <w:rFonts w:cs="Arial"/>
          <w:szCs w:val="20"/>
        </w:rPr>
        <w:t xml:space="preserve">Odstop učinkuje z dnem, ko </w:t>
      </w:r>
      <w:r>
        <w:rPr>
          <w:rFonts w:cs="Arial"/>
          <w:szCs w:val="20"/>
        </w:rPr>
        <w:t>zavarovalni posrednik</w:t>
      </w:r>
      <w:r w:rsidRPr="00DF5240">
        <w:rPr>
          <w:rFonts w:cs="Arial"/>
          <w:szCs w:val="20"/>
        </w:rPr>
        <w:t xml:space="preserve"> prejme pisno izjavo naročnika o odstopu.</w:t>
      </w:r>
    </w:p>
    <w:p w14:paraId="085B2D1F" w14:textId="77777777" w:rsidR="0089085C" w:rsidRPr="00DF5240" w:rsidRDefault="0089085C" w:rsidP="0089085C">
      <w:pPr>
        <w:spacing w:line="240" w:lineRule="auto"/>
        <w:rPr>
          <w:rFonts w:cs="Arial"/>
          <w:szCs w:val="20"/>
        </w:rPr>
      </w:pPr>
    </w:p>
    <w:p w14:paraId="2CDEC452" w14:textId="3859044B" w:rsidR="0089085C" w:rsidRPr="00DF5240" w:rsidRDefault="0089085C" w:rsidP="0089085C">
      <w:pPr>
        <w:spacing w:line="240" w:lineRule="auto"/>
        <w:rPr>
          <w:rFonts w:cs="Arial"/>
          <w:szCs w:val="20"/>
        </w:rPr>
      </w:pPr>
      <w:r>
        <w:rPr>
          <w:rFonts w:cs="Arial"/>
          <w:szCs w:val="20"/>
        </w:rPr>
        <w:t>Zavarovalni posrednik</w:t>
      </w:r>
      <w:r w:rsidRPr="00DF5240">
        <w:rPr>
          <w:rFonts w:cs="Arial"/>
          <w:szCs w:val="20"/>
        </w:rPr>
        <w:t xml:space="preserve"> ima v </w:t>
      </w:r>
      <w:r w:rsidRPr="000B40D6">
        <w:rPr>
          <w:rFonts w:cs="Arial"/>
          <w:szCs w:val="20"/>
        </w:rPr>
        <w:t>primerih iz prvega odstavka tega člena pravico do plačila za dotlej kvalitetno opravljena dela, naročniku pa je</w:t>
      </w:r>
      <w:r>
        <w:rPr>
          <w:rFonts w:cs="Arial"/>
          <w:szCs w:val="20"/>
        </w:rPr>
        <w:t>,</w:t>
      </w:r>
      <w:r w:rsidRPr="000B40D6">
        <w:rPr>
          <w:rFonts w:cs="Arial"/>
          <w:szCs w:val="20"/>
        </w:rPr>
        <w:t xml:space="preserve"> </w:t>
      </w:r>
      <w:bookmarkStart w:id="6" w:name="_Hlk70345906"/>
      <w:r w:rsidRPr="000B40D6">
        <w:rPr>
          <w:rFonts w:cs="Arial"/>
          <w:szCs w:val="20"/>
        </w:rPr>
        <w:t xml:space="preserve">v primeru odstopa </w:t>
      </w:r>
      <w:r>
        <w:rPr>
          <w:rFonts w:cs="Arial"/>
          <w:szCs w:val="20"/>
        </w:rPr>
        <w:t>od pogodbe</w:t>
      </w:r>
      <w:r w:rsidRPr="000B40D6">
        <w:rPr>
          <w:rFonts w:cs="Arial"/>
          <w:szCs w:val="20"/>
        </w:rPr>
        <w:t xml:space="preserve"> po drugi ali tretji alineji prvega odstavka tega člena</w:t>
      </w:r>
      <w:bookmarkEnd w:id="6"/>
      <w:r w:rsidRPr="000B40D6">
        <w:rPr>
          <w:rFonts w:cs="Arial"/>
          <w:szCs w:val="20"/>
        </w:rPr>
        <w:t>, dolžan povrniti vso škodo, ki jo je zaradi tega utrpel,</w:t>
      </w:r>
      <w:r w:rsidRPr="00DF5240">
        <w:rPr>
          <w:rFonts w:cs="Arial"/>
          <w:szCs w:val="20"/>
        </w:rPr>
        <w:t xml:space="preserve"> tudi razliko do morebitne višje cene, ki jo bo za predmetne </w:t>
      </w:r>
      <w:r>
        <w:rPr>
          <w:rFonts w:cs="Arial"/>
          <w:szCs w:val="20"/>
        </w:rPr>
        <w:t>storitve</w:t>
      </w:r>
      <w:r w:rsidRPr="00DF5240">
        <w:rPr>
          <w:rFonts w:cs="Arial"/>
          <w:szCs w:val="20"/>
        </w:rPr>
        <w:t xml:space="preserve"> za preostanek pogodbenega obdobja določil nov </w:t>
      </w:r>
      <w:r>
        <w:rPr>
          <w:rFonts w:cs="Arial"/>
          <w:szCs w:val="20"/>
        </w:rPr>
        <w:t>zavarovalni posrednik</w:t>
      </w:r>
      <w:r w:rsidRPr="00DF5240">
        <w:rPr>
          <w:rFonts w:cs="Arial"/>
          <w:szCs w:val="20"/>
        </w:rPr>
        <w:t>.</w:t>
      </w:r>
    </w:p>
    <w:p w14:paraId="791E5142" w14:textId="77777777" w:rsidR="0089085C" w:rsidRPr="00DF5240" w:rsidRDefault="0089085C" w:rsidP="0089085C">
      <w:pPr>
        <w:spacing w:line="240" w:lineRule="auto"/>
        <w:rPr>
          <w:rFonts w:cs="Arial"/>
          <w:szCs w:val="20"/>
        </w:rPr>
      </w:pPr>
    </w:p>
    <w:p w14:paraId="1B203828" w14:textId="30ED4C1A" w:rsidR="0089085C" w:rsidRPr="00DF5240" w:rsidRDefault="0089085C" w:rsidP="0089085C">
      <w:pPr>
        <w:spacing w:line="240" w:lineRule="auto"/>
        <w:rPr>
          <w:rFonts w:cs="Arial"/>
          <w:szCs w:val="20"/>
        </w:rPr>
      </w:pPr>
      <w:r w:rsidRPr="00DF5240">
        <w:rPr>
          <w:rFonts w:cs="Arial"/>
          <w:szCs w:val="20"/>
        </w:rPr>
        <w:t xml:space="preserve">Naročnik ne odgovarja za škodo, ki je ali bi iz gornjih razlogov utegnila nastati </w:t>
      </w:r>
      <w:r>
        <w:rPr>
          <w:rFonts w:cs="Arial"/>
          <w:szCs w:val="20"/>
        </w:rPr>
        <w:t>zavarovalnemu posredniku.</w:t>
      </w:r>
    </w:p>
    <w:p w14:paraId="3E170EA7" w14:textId="77777777" w:rsidR="0089085C" w:rsidRPr="00DF5240" w:rsidRDefault="0089085C" w:rsidP="0089085C">
      <w:pPr>
        <w:spacing w:line="240" w:lineRule="auto"/>
        <w:rPr>
          <w:rFonts w:cs="Arial"/>
          <w:szCs w:val="20"/>
        </w:rPr>
      </w:pPr>
    </w:p>
    <w:p w14:paraId="7960E65B" w14:textId="43B0F202" w:rsidR="0089085C" w:rsidRDefault="0089085C" w:rsidP="005F71B0">
      <w:pPr>
        <w:spacing w:line="240" w:lineRule="auto"/>
        <w:rPr>
          <w:rFonts w:cs="Arial"/>
          <w:szCs w:val="20"/>
        </w:rPr>
      </w:pPr>
      <w:r w:rsidRPr="00DF5240">
        <w:rPr>
          <w:rFonts w:cs="Arial"/>
          <w:szCs w:val="20"/>
        </w:rPr>
        <w:t xml:space="preserve">V primeru odstopa po </w:t>
      </w:r>
      <w:r>
        <w:rPr>
          <w:rFonts w:cs="Arial"/>
          <w:szCs w:val="20"/>
        </w:rPr>
        <w:t>drugi ali tretji</w:t>
      </w:r>
      <w:r w:rsidRPr="00DF5240">
        <w:rPr>
          <w:rFonts w:cs="Arial"/>
          <w:szCs w:val="20"/>
        </w:rPr>
        <w:t xml:space="preserve"> alineji prvega odstavka</w:t>
      </w:r>
      <w:r w:rsidRPr="00A00A9F">
        <w:rPr>
          <w:rFonts w:cs="Arial"/>
          <w:szCs w:val="20"/>
        </w:rPr>
        <w:t xml:space="preserve"> tega člena se šteje, da </w:t>
      </w:r>
      <w:r>
        <w:rPr>
          <w:rFonts w:cs="Arial"/>
          <w:szCs w:val="20"/>
        </w:rPr>
        <w:t>zavarovalni posrednik</w:t>
      </w:r>
      <w:r w:rsidRPr="00A00A9F">
        <w:rPr>
          <w:rFonts w:cs="Arial"/>
          <w:szCs w:val="20"/>
        </w:rPr>
        <w:t xml:space="preserve"> ne izpolnjuje pogodbenih obveznosti skladno z določili </w:t>
      </w:r>
      <w:r>
        <w:rPr>
          <w:rFonts w:cs="Arial"/>
          <w:szCs w:val="20"/>
        </w:rPr>
        <w:t>te pogodbe,</w:t>
      </w:r>
      <w:r w:rsidRPr="00A00A9F">
        <w:rPr>
          <w:rFonts w:cs="Arial"/>
          <w:szCs w:val="20"/>
        </w:rPr>
        <w:t xml:space="preserve"> zaradi česar je naročnik z odstopom upravičen unovčiti zavarovanje za dobro izvedbo pogodbenih obveznosti.</w:t>
      </w:r>
    </w:p>
    <w:p w14:paraId="7641144F" w14:textId="77777777" w:rsidR="001B2BD2" w:rsidRPr="005F71B0" w:rsidRDefault="001B2BD2" w:rsidP="005F71B0">
      <w:pPr>
        <w:spacing w:line="240" w:lineRule="auto"/>
        <w:rPr>
          <w:rFonts w:cs="Arial"/>
          <w:szCs w:val="20"/>
        </w:rPr>
      </w:pPr>
    </w:p>
    <w:p w14:paraId="148EB7B8" w14:textId="09B2A363" w:rsidR="0089085C" w:rsidRDefault="0089085C" w:rsidP="00A868F3">
      <w:pPr>
        <w:pStyle w:val="pogodbaleni"/>
        <w:numPr>
          <w:ilvl w:val="0"/>
          <w:numId w:val="5"/>
        </w:numPr>
        <w:suppressAutoHyphens/>
        <w:ind w:left="720"/>
        <w:rPr>
          <w:rFonts w:cs="Arial"/>
        </w:rPr>
      </w:pPr>
      <w:r>
        <w:rPr>
          <w:rFonts w:cs="Arial"/>
        </w:rPr>
        <w:lastRenderedPageBreak/>
        <w:t>člen</w:t>
      </w:r>
    </w:p>
    <w:p w14:paraId="4C4B9B24" w14:textId="1EC46DE1" w:rsidR="0089085C" w:rsidRPr="0089085C" w:rsidRDefault="0089085C" w:rsidP="0089085C">
      <w:pPr>
        <w:spacing w:line="240" w:lineRule="auto"/>
        <w:rPr>
          <w:rFonts w:cs="Arial"/>
          <w:szCs w:val="20"/>
        </w:rPr>
      </w:pPr>
      <w:r w:rsidRPr="0089085C">
        <w:rPr>
          <w:rFonts w:cs="Arial"/>
          <w:szCs w:val="20"/>
        </w:rPr>
        <w:t xml:space="preserve">Pogodbeni stranki bosta pri tolmačenju posameznih določb </w:t>
      </w:r>
      <w:r>
        <w:rPr>
          <w:rFonts w:cs="Arial"/>
          <w:szCs w:val="20"/>
        </w:rPr>
        <w:t>pogodbe</w:t>
      </w:r>
      <w:r w:rsidRPr="0089085C">
        <w:rPr>
          <w:rFonts w:cs="Arial"/>
          <w:szCs w:val="20"/>
        </w:rPr>
        <w:t xml:space="preserve"> ter za ostala razmerja in vprašanja, ki niso urejena med strankama po </w:t>
      </w:r>
      <w:r>
        <w:rPr>
          <w:rFonts w:cs="Arial"/>
          <w:szCs w:val="20"/>
        </w:rPr>
        <w:t>tej pogodbi</w:t>
      </w:r>
      <w:r w:rsidRPr="0089085C">
        <w:rPr>
          <w:rFonts w:cs="Arial"/>
          <w:szCs w:val="20"/>
        </w:rPr>
        <w:t xml:space="preserve">, uporabljali ZJN-3, v delu, ki ga ta zakon ne ureja pa se dogovorita, da bosta uporabljali Obligacijski zakonik (Uradni list RS, št. 97/07 – uradno prečiščeno besedilo, 64/16 – odl. US in 20/18 – OROZ631). </w:t>
      </w:r>
    </w:p>
    <w:p w14:paraId="629434F7" w14:textId="4CAEFC35" w:rsidR="0089085C" w:rsidRDefault="0089085C" w:rsidP="00A868F3">
      <w:pPr>
        <w:pStyle w:val="pogodbaleni"/>
        <w:numPr>
          <w:ilvl w:val="0"/>
          <w:numId w:val="5"/>
        </w:numPr>
        <w:suppressAutoHyphens/>
        <w:ind w:left="720"/>
        <w:rPr>
          <w:rFonts w:cs="Arial"/>
        </w:rPr>
      </w:pPr>
      <w:r>
        <w:rPr>
          <w:rFonts w:cs="Arial"/>
        </w:rPr>
        <w:t>člen</w:t>
      </w:r>
    </w:p>
    <w:p w14:paraId="04597CA7" w14:textId="511CB4F2" w:rsidR="0089085C" w:rsidRPr="0089085C" w:rsidRDefault="0089085C" w:rsidP="0089085C">
      <w:pPr>
        <w:spacing w:line="240" w:lineRule="auto"/>
        <w:rPr>
          <w:rFonts w:cs="Arial"/>
          <w:szCs w:val="20"/>
        </w:rPr>
      </w:pPr>
      <w:r>
        <w:rPr>
          <w:rFonts w:cs="Arial"/>
          <w:szCs w:val="20"/>
        </w:rPr>
        <w:t>Pogodba</w:t>
      </w:r>
      <w:r w:rsidRPr="0089085C">
        <w:rPr>
          <w:rFonts w:cs="Arial"/>
          <w:szCs w:val="20"/>
        </w:rPr>
        <w:t xml:space="preserve"> se lahko spremeni ali dopolni s pisnim aneksom, ki ga sporazumno sprejmeta in podpišeta oba podpisnika </w:t>
      </w:r>
      <w:r>
        <w:rPr>
          <w:rFonts w:cs="Arial"/>
          <w:szCs w:val="20"/>
        </w:rPr>
        <w:t>pogodbe</w:t>
      </w:r>
      <w:r w:rsidRPr="0089085C">
        <w:rPr>
          <w:rFonts w:cs="Arial"/>
          <w:szCs w:val="20"/>
        </w:rPr>
        <w:t xml:space="preserve">. Za spremembo kontaktnih podatkov in spremembo skrbnikov </w:t>
      </w:r>
      <w:r>
        <w:rPr>
          <w:rFonts w:cs="Arial"/>
          <w:szCs w:val="20"/>
        </w:rPr>
        <w:t xml:space="preserve">pogodbe </w:t>
      </w:r>
      <w:r w:rsidRPr="0089085C">
        <w:rPr>
          <w:rFonts w:cs="Arial"/>
          <w:szCs w:val="20"/>
        </w:rPr>
        <w:t>je dovolj pisno obvestilo ene stranke drugi stranki.</w:t>
      </w:r>
    </w:p>
    <w:p w14:paraId="780FB475" w14:textId="77777777" w:rsidR="0089085C" w:rsidRPr="0089085C" w:rsidRDefault="0089085C" w:rsidP="0089085C">
      <w:pPr>
        <w:spacing w:line="240" w:lineRule="auto"/>
        <w:rPr>
          <w:rFonts w:cs="Arial"/>
          <w:szCs w:val="20"/>
        </w:rPr>
      </w:pPr>
    </w:p>
    <w:p w14:paraId="700E6746" w14:textId="4EF2B8AB" w:rsidR="0089085C" w:rsidRPr="0089085C" w:rsidRDefault="0089085C" w:rsidP="0089085C">
      <w:pPr>
        <w:spacing w:line="240" w:lineRule="auto"/>
        <w:rPr>
          <w:rFonts w:cs="Arial"/>
          <w:szCs w:val="20"/>
        </w:rPr>
      </w:pPr>
      <w:r w:rsidRPr="0089085C">
        <w:rPr>
          <w:rFonts w:cs="Arial"/>
          <w:szCs w:val="20"/>
        </w:rPr>
        <w:t xml:space="preserve">Če katerokoli od določil </w:t>
      </w:r>
      <w:r>
        <w:rPr>
          <w:rFonts w:cs="Arial"/>
          <w:szCs w:val="20"/>
        </w:rPr>
        <w:t xml:space="preserve">pogodbe </w:t>
      </w:r>
      <w:r w:rsidRPr="0089085C">
        <w:rPr>
          <w:rFonts w:cs="Arial"/>
          <w:szCs w:val="20"/>
        </w:rPr>
        <w:t>je ali postane neveljavno, to ne vpliva na ostala določil</w:t>
      </w:r>
      <w:r>
        <w:rPr>
          <w:rFonts w:cs="Arial"/>
          <w:szCs w:val="20"/>
        </w:rPr>
        <w:t>a pogodbe</w:t>
      </w:r>
      <w:r w:rsidRPr="0089085C">
        <w:rPr>
          <w:rFonts w:cs="Arial"/>
          <w:szCs w:val="20"/>
        </w:rPr>
        <w:t>. Neveljavno določilo se nadomesti z veljavnim, ki mora čimbolj ustrezati namenu, ki ga je želelo doseči neveljavno.</w:t>
      </w:r>
    </w:p>
    <w:p w14:paraId="5EBC03AD" w14:textId="70B81F43" w:rsidR="00AD33A7" w:rsidRPr="00800BA6" w:rsidRDefault="00651581" w:rsidP="00A868F3">
      <w:pPr>
        <w:pStyle w:val="pogodbaleni"/>
        <w:numPr>
          <w:ilvl w:val="0"/>
          <w:numId w:val="5"/>
        </w:numPr>
        <w:suppressAutoHyphens/>
        <w:ind w:left="720"/>
        <w:rPr>
          <w:rFonts w:cs="Arial"/>
        </w:rPr>
      </w:pPr>
      <w:r w:rsidRPr="00800BA6">
        <w:rPr>
          <w:rFonts w:cs="Arial"/>
        </w:rPr>
        <w:t>člen</w:t>
      </w:r>
    </w:p>
    <w:p w14:paraId="6DE5FB81" w14:textId="77777777" w:rsidR="005A657C" w:rsidRPr="00EE166B" w:rsidRDefault="005A657C" w:rsidP="00EE166B">
      <w:pPr>
        <w:spacing w:line="240" w:lineRule="auto"/>
      </w:pPr>
      <w:r w:rsidRPr="00EE166B">
        <w:t>Vse spore iz te pogodbe bosta pogodbeni stranki reševali sporazumno, v primeru, da do sporazuma ni prišlo, pa je za reševanje spora pristojno stvarno</w:t>
      </w:r>
      <w:r w:rsidR="00CD5515">
        <w:t xml:space="preserve"> pristojno sodišče v Ljubljani.</w:t>
      </w:r>
    </w:p>
    <w:p w14:paraId="2AEE8724" w14:textId="77777777" w:rsidR="00CD5515" w:rsidRDefault="00CD5515" w:rsidP="00A868F3">
      <w:pPr>
        <w:pStyle w:val="pogodbaleni"/>
        <w:numPr>
          <w:ilvl w:val="0"/>
          <w:numId w:val="5"/>
        </w:numPr>
        <w:suppressAutoHyphens/>
        <w:ind w:left="720"/>
      </w:pPr>
      <w:r>
        <w:t>člen</w:t>
      </w:r>
    </w:p>
    <w:p w14:paraId="313EF03F" w14:textId="20CC87FC" w:rsidR="00702907" w:rsidRDefault="00702907" w:rsidP="00EE166B">
      <w:pPr>
        <w:spacing w:line="240" w:lineRule="auto"/>
      </w:pPr>
      <w:r w:rsidRPr="00EE166B">
        <w:t>Pogodbeni stranki sta soglasni, da ta pogodba velja od dneva obojestranskega podpisa te pogodbe ter za obdobje 36 mesecev po podpisu krovne pogodbe o izvedbi javnega naročila</w:t>
      </w:r>
      <w:r w:rsidR="00ED1E08">
        <w:t>, pod pogojem, da zavarovalni posrednik naročniku izroči zavarovanje za dobro izvedbo pogodbenih obveznosti iz te pogodbe</w:t>
      </w:r>
      <w:r w:rsidRPr="00EE166B">
        <w:t>.</w:t>
      </w:r>
    </w:p>
    <w:p w14:paraId="569375B4" w14:textId="77777777" w:rsidR="00CD5515" w:rsidRDefault="00CD5515" w:rsidP="00A868F3">
      <w:pPr>
        <w:pStyle w:val="pogodbaleni"/>
        <w:numPr>
          <w:ilvl w:val="0"/>
          <w:numId w:val="5"/>
        </w:numPr>
        <w:suppressAutoHyphens/>
        <w:ind w:left="720"/>
      </w:pPr>
      <w:r>
        <w:t>člen</w:t>
      </w:r>
    </w:p>
    <w:p w14:paraId="3EBD7A78" w14:textId="06114F56" w:rsidR="00080DBF" w:rsidRPr="002053B5" w:rsidRDefault="005F71B0" w:rsidP="002053B5">
      <w:pPr>
        <w:spacing w:line="240" w:lineRule="auto"/>
        <w:rPr>
          <w:rFonts w:cs="Arial"/>
          <w:i/>
          <w:iCs/>
        </w:rPr>
      </w:pPr>
      <w:r w:rsidRPr="009A1933">
        <w:rPr>
          <w:rFonts w:cs="Arial"/>
        </w:rPr>
        <w:t>Pogodba je podpisana elektronsko.</w:t>
      </w:r>
      <w:r>
        <w:rPr>
          <w:rFonts w:cs="Arial"/>
        </w:rPr>
        <w:t xml:space="preserve"> </w:t>
      </w:r>
      <w:r w:rsidRPr="0042081E">
        <w:rPr>
          <w:rFonts w:cs="Arial"/>
          <w:i/>
          <w:iCs/>
        </w:rPr>
        <w:t xml:space="preserve">/V primeru, da bo pogodba podpisana v fizični obliki, se besedilo spremeni tega člena spremeni: Ta pogodba je sestavljena v dveh (2) enakih izvodih, od katerih prejme naročnik en in </w:t>
      </w:r>
      <w:r>
        <w:rPr>
          <w:rFonts w:cs="Arial"/>
          <w:i/>
          <w:iCs/>
        </w:rPr>
        <w:t>zavarovalni posredni</w:t>
      </w:r>
      <w:r w:rsidRPr="0042081E">
        <w:rPr>
          <w:rFonts w:cs="Arial"/>
          <w:i/>
          <w:iCs/>
        </w:rPr>
        <w:t xml:space="preserve"> en izvod./</w:t>
      </w:r>
    </w:p>
    <w:sectPr w:rsidR="00080DBF" w:rsidRPr="002053B5" w:rsidSect="00F95EF1">
      <w:headerReference w:type="default" r:id="rId9"/>
      <w:footerReference w:type="default" r:id="rId10"/>
      <w:pgSz w:w="11906" w:h="16838" w:code="9"/>
      <w:pgMar w:top="1418" w:right="1418" w:bottom="1418" w:left="1418" w:header="709" w:footer="7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C8193" w14:textId="77777777" w:rsidR="00667EC6" w:rsidRDefault="00667EC6" w:rsidP="00107834">
      <w:pPr>
        <w:spacing w:line="240" w:lineRule="auto"/>
      </w:pPr>
      <w:r>
        <w:separator/>
      </w:r>
    </w:p>
  </w:endnote>
  <w:endnote w:type="continuationSeparator" w:id="0">
    <w:p w14:paraId="7070E4FB" w14:textId="77777777" w:rsidR="00667EC6" w:rsidRDefault="00667EC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84E92" w14:textId="25AEB373" w:rsidR="00793E29" w:rsidRPr="0095713A" w:rsidRDefault="00BC7B1E" w:rsidP="00C83D43">
    <w:pPr>
      <w:pStyle w:val="Noga"/>
      <w:pBdr>
        <w:top w:val="single" w:sz="4" w:space="1" w:color="auto"/>
      </w:pBdr>
      <w:tabs>
        <w:tab w:val="clear" w:pos="9072"/>
        <w:tab w:val="left" w:pos="258"/>
        <w:tab w:val="right" w:pos="9070"/>
      </w:tabs>
      <w:jc w:val="left"/>
      <w:rPr>
        <w:sz w:val="16"/>
        <w:szCs w:val="16"/>
      </w:rPr>
    </w:pPr>
    <w:r>
      <w:rPr>
        <w:sz w:val="16"/>
        <w:szCs w:val="16"/>
      </w:rPr>
      <w:t>ODPZAvto-5/2022</w:t>
    </w:r>
    <w:r w:rsidR="00793E29">
      <w:rPr>
        <w:sz w:val="16"/>
        <w:szCs w:val="16"/>
      </w:rPr>
      <w:tab/>
    </w:r>
    <w:r w:rsidR="00793E29">
      <w:rPr>
        <w:sz w:val="16"/>
        <w:szCs w:val="16"/>
      </w:rPr>
      <w:tab/>
      <w:t xml:space="preserve">Stran </w:t>
    </w:r>
    <w:r w:rsidR="00793E29">
      <w:rPr>
        <w:sz w:val="16"/>
        <w:szCs w:val="16"/>
      </w:rPr>
      <w:fldChar w:fldCharType="begin"/>
    </w:r>
    <w:r w:rsidR="00793E29">
      <w:rPr>
        <w:sz w:val="16"/>
        <w:szCs w:val="16"/>
      </w:rPr>
      <w:instrText xml:space="preserve"> PAGE  \* Arabic  \* MERGEFORMAT </w:instrText>
    </w:r>
    <w:r w:rsidR="00793E29">
      <w:rPr>
        <w:sz w:val="16"/>
        <w:szCs w:val="16"/>
      </w:rPr>
      <w:fldChar w:fldCharType="separate"/>
    </w:r>
    <w:r w:rsidR="00E231AB">
      <w:rPr>
        <w:noProof/>
        <w:sz w:val="16"/>
        <w:szCs w:val="16"/>
      </w:rPr>
      <w:t>5</w:t>
    </w:r>
    <w:r w:rsidR="00793E29">
      <w:rPr>
        <w:sz w:val="16"/>
        <w:szCs w:val="16"/>
      </w:rPr>
      <w:fldChar w:fldCharType="end"/>
    </w:r>
    <w:r w:rsidR="00793E29">
      <w:rPr>
        <w:sz w:val="16"/>
        <w:szCs w:val="16"/>
      </w:rPr>
      <w:t>/</w:t>
    </w:r>
    <w:r w:rsidR="00793E29">
      <w:rPr>
        <w:sz w:val="16"/>
        <w:szCs w:val="16"/>
      </w:rPr>
      <w:fldChar w:fldCharType="begin"/>
    </w:r>
    <w:r w:rsidR="00793E29">
      <w:rPr>
        <w:sz w:val="16"/>
        <w:szCs w:val="16"/>
      </w:rPr>
      <w:instrText xml:space="preserve"> NUMPAGES  \* Arabic  \* MERGEFORMAT </w:instrText>
    </w:r>
    <w:r w:rsidR="00793E29">
      <w:rPr>
        <w:sz w:val="16"/>
        <w:szCs w:val="16"/>
      </w:rPr>
      <w:fldChar w:fldCharType="separate"/>
    </w:r>
    <w:r w:rsidR="00E231AB">
      <w:rPr>
        <w:noProof/>
        <w:sz w:val="16"/>
        <w:szCs w:val="16"/>
      </w:rPr>
      <w:t>7</w:t>
    </w:r>
    <w:r w:rsidR="00793E29">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0118F" w14:textId="77777777" w:rsidR="00667EC6" w:rsidRDefault="00667EC6" w:rsidP="00107834">
      <w:pPr>
        <w:spacing w:line="240" w:lineRule="auto"/>
      </w:pPr>
      <w:r>
        <w:separator/>
      </w:r>
    </w:p>
  </w:footnote>
  <w:footnote w:type="continuationSeparator" w:id="0">
    <w:p w14:paraId="5420ADF4" w14:textId="77777777" w:rsidR="00667EC6" w:rsidRDefault="00667EC6"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A1C44" w14:textId="77777777" w:rsidR="00EE166B" w:rsidRPr="00EE166B" w:rsidRDefault="00EE166B" w:rsidP="00EE166B">
    <w:pPr>
      <w:pStyle w:val="Glava"/>
      <w:pBdr>
        <w:bottom w:val="single" w:sz="4" w:space="1" w:color="auto"/>
      </w:pBdr>
      <w:rPr>
        <w:sz w:val="18"/>
        <w:szCs w:val="18"/>
      </w:rPr>
    </w:pPr>
    <w:r w:rsidRPr="00AB1CA0">
      <w:rPr>
        <w:sz w:val="18"/>
        <w:szCs w:val="18"/>
      </w:rPr>
      <w:t>»Vzorec pogodbe</w:t>
    </w:r>
    <w:r>
      <w:rPr>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B72BB"/>
    <w:multiLevelType w:val="hybridMultilevel"/>
    <w:tmpl w:val="8048AEF0"/>
    <w:lvl w:ilvl="0" w:tplc="1FF69E38">
      <w:start w:val="1"/>
      <w:numFmt w:val="bullet"/>
      <w:lvlText w:val="-"/>
      <w:lvlJc w:val="left"/>
      <w:pPr>
        <w:tabs>
          <w:tab w:val="num" w:pos="794"/>
        </w:tabs>
        <w:ind w:left="794" w:hanging="397"/>
      </w:pPr>
      <w:rPr>
        <w:rFonts w:ascii="Arial" w:eastAsia="Times New Roman" w:hAnsi="Arial" w:hint="default"/>
        <w:color w:val="000000"/>
      </w:rPr>
    </w:lvl>
    <w:lvl w:ilvl="1" w:tplc="04240005">
      <w:start w:val="1"/>
      <w:numFmt w:val="bullet"/>
      <w:lvlText w:val=""/>
      <w:lvlJc w:val="left"/>
      <w:pPr>
        <w:tabs>
          <w:tab w:val="num" w:pos="2520"/>
        </w:tabs>
        <w:ind w:left="2520" w:hanging="360"/>
      </w:pPr>
      <w:rPr>
        <w:rFonts w:ascii="Wingdings" w:hAnsi="Wingdings"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DB9053A"/>
    <w:multiLevelType w:val="hybridMultilevel"/>
    <w:tmpl w:val="694032E0"/>
    <w:lvl w:ilvl="0" w:tplc="38F0CCEE">
      <w:start w:val="1"/>
      <w:numFmt w:val="decimal"/>
      <w:lvlText w:val="%1."/>
      <w:lvlJc w:val="left"/>
      <w:pPr>
        <w:tabs>
          <w:tab w:val="num" w:pos="397"/>
        </w:tabs>
        <w:ind w:left="397" w:hanging="397"/>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E374023"/>
    <w:multiLevelType w:val="multilevel"/>
    <w:tmpl w:val="F18C4B80"/>
    <w:lvl w:ilvl="0">
      <w:start w:val="1"/>
      <w:numFmt w:val="decimal"/>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1FE2A08"/>
    <w:multiLevelType w:val="multilevel"/>
    <w:tmpl w:val="F18C4B80"/>
    <w:lvl w:ilvl="0">
      <w:start w:val="1"/>
      <w:numFmt w:val="decimal"/>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4236738"/>
    <w:multiLevelType w:val="multilevel"/>
    <w:tmpl w:val="F18C4B80"/>
    <w:lvl w:ilvl="0">
      <w:start w:val="1"/>
      <w:numFmt w:val="decimal"/>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4" w15:restartNumberingAfterBreak="0">
    <w:nsid w:val="70B76083"/>
    <w:multiLevelType w:val="hybridMultilevel"/>
    <w:tmpl w:val="B128E2B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6C0C12"/>
    <w:multiLevelType w:val="hybridMultilevel"/>
    <w:tmpl w:val="D35E47B2"/>
    <w:lvl w:ilvl="0" w:tplc="1C7AF21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75BC0167"/>
    <w:multiLevelType w:val="hybridMultilevel"/>
    <w:tmpl w:val="6F4042D6"/>
    <w:lvl w:ilvl="0" w:tplc="56080398">
      <w:numFmt w:val="bullet"/>
      <w:lvlText w:val="-"/>
      <w:lvlJc w:val="left"/>
      <w:pPr>
        <w:ind w:left="720" w:hanging="360"/>
      </w:pPr>
      <w:rPr>
        <w:rFonts w:ascii="Calibri" w:eastAsia="Calibr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87D31C8"/>
    <w:multiLevelType w:val="hybridMultilevel"/>
    <w:tmpl w:val="6E32DFEC"/>
    <w:lvl w:ilvl="0" w:tplc="DEA61A7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2"/>
  </w:num>
  <w:num w:numId="4">
    <w:abstractNumId w:val="3"/>
  </w:num>
  <w:num w:numId="5">
    <w:abstractNumId w:val="9"/>
  </w:num>
  <w:num w:numId="6">
    <w:abstractNumId w:val="5"/>
  </w:num>
  <w:num w:numId="7">
    <w:abstractNumId w:val="4"/>
  </w:num>
  <w:num w:numId="8">
    <w:abstractNumId w:val="6"/>
  </w:num>
  <w:num w:numId="9">
    <w:abstractNumId w:val="7"/>
  </w:num>
  <w:num w:numId="10">
    <w:abstractNumId w:val="2"/>
  </w:num>
  <w:num w:numId="11">
    <w:abstractNumId w:val="11"/>
  </w:num>
  <w:num w:numId="12">
    <w:abstractNumId w:val="0"/>
  </w:num>
  <w:num w:numId="13">
    <w:abstractNumId w:val="8"/>
  </w:num>
  <w:num w:numId="14">
    <w:abstractNumId w:val="16"/>
  </w:num>
  <w:num w:numId="15">
    <w:abstractNumId w:val="1"/>
  </w:num>
  <w:num w:numId="16">
    <w:abstractNumId w:val="17"/>
  </w:num>
  <w:num w:numId="17">
    <w:abstractNumId w:val="10"/>
  </w:num>
  <w:num w:numId="18">
    <w:abstractNumId w:val="15"/>
  </w:num>
  <w:num w:numId="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ocumentProtection w:edit="readOnly" w:enforcement="0"/>
  <w:defaultTabStop w:val="708"/>
  <w:hyphenationZone w:val="425"/>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827"/>
    <w:rsid w:val="00002962"/>
    <w:rsid w:val="00002A2A"/>
    <w:rsid w:val="0000504B"/>
    <w:rsid w:val="00011ADB"/>
    <w:rsid w:val="00020C9D"/>
    <w:rsid w:val="00020E85"/>
    <w:rsid w:val="00023367"/>
    <w:rsid w:val="00025AA9"/>
    <w:rsid w:val="00030C41"/>
    <w:rsid w:val="00033C89"/>
    <w:rsid w:val="00036F4D"/>
    <w:rsid w:val="000411C2"/>
    <w:rsid w:val="00045D6A"/>
    <w:rsid w:val="000514AD"/>
    <w:rsid w:val="00053ABA"/>
    <w:rsid w:val="00063B53"/>
    <w:rsid w:val="00066FD5"/>
    <w:rsid w:val="00070FCD"/>
    <w:rsid w:val="00073AC2"/>
    <w:rsid w:val="000757BF"/>
    <w:rsid w:val="00077DA5"/>
    <w:rsid w:val="00080DBF"/>
    <w:rsid w:val="000833B2"/>
    <w:rsid w:val="000842D8"/>
    <w:rsid w:val="000857CD"/>
    <w:rsid w:val="000916A7"/>
    <w:rsid w:val="00093D68"/>
    <w:rsid w:val="000A351D"/>
    <w:rsid w:val="000A3B8B"/>
    <w:rsid w:val="000B0C7E"/>
    <w:rsid w:val="000B1A70"/>
    <w:rsid w:val="000B436D"/>
    <w:rsid w:val="000B570A"/>
    <w:rsid w:val="000B6645"/>
    <w:rsid w:val="000B6947"/>
    <w:rsid w:val="000C2526"/>
    <w:rsid w:val="000C3268"/>
    <w:rsid w:val="000C6083"/>
    <w:rsid w:val="000D261A"/>
    <w:rsid w:val="000D6800"/>
    <w:rsid w:val="000E2DB1"/>
    <w:rsid w:val="000F4749"/>
    <w:rsid w:val="000F75C6"/>
    <w:rsid w:val="0010115C"/>
    <w:rsid w:val="00101710"/>
    <w:rsid w:val="00104688"/>
    <w:rsid w:val="00107834"/>
    <w:rsid w:val="00111FA6"/>
    <w:rsid w:val="00114617"/>
    <w:rsid w:val="001146C0"/>
    <w:rsid w:val="00117DA7"/>
    <w:rsid w:val="00120C18"/>
    <w:rsid w:val="00120DB9"/>
    <w:rsid w:val="00123462"/>
    <w:rsid w:val="00126056"/>
    <w:rsid w:val="00131F92"/>
    <w:rsid w:val="0013571A"/>
    <w:rsid w:val="00141B17"/>
    <w:rsid w:val="001453D7"/>
    <w:rsid w:val="00146439"/>
    <w:rsid w:val="00154FE8"/>
    <w:rsid w:val="001552BA"/>
    <w:rsid w:val="001600CA"/>
    <w:rsid w:val="00165036"/>
    <w:rsid w:val="00170AC2"/>
    <w:rsid w:val="00173267"/>
    <w:rsid w:val="001750EA"/>
    <w:rsid w:val="00181354"/>
    <w:rsid w:val="00183C71"/>
    <w:rsid w:val="001975AA"/>
    <w:rsid w:val="001A0427"/>
    <w:rsid w:val="001A10EC"/>
    <w:rsid w:val="001A1216"/>
    <w:rsid w:val="001A2BE5"/>
    <w:rsid w:val="001A327D"/>
    <w:rsid w:val="001A6646"/>
    <w:rsid w:val="001B2BD2"/>
    <w:rsid w:val="001B7C24"/>
    <w:rsid w:val="001C3827"/>
    <w:rsid w:val="001D0C59"/>
    <w:rsid w:val="001D24E5"/>
    <w:rsid w:val="001D41CE"/>
    <w:rsid w:val="001D602E"/>
    <w:rsid w:val="001D7F43"/>
    <w:rsid w:val="001E1946"/>
    <w:rsid w:val="001E4E0B"/>
    <w:rsid w:val="001E7552"/>
    <w:rsid w:val="001F2561"/>
    <w:rsid w:val="001F611D"/>
    <w:rsid w:val="002023B4"/>
    <w:rsid w:val="002053B5"/>
    <w:rsid w:val="00205ED9"/>
    <w:rsid w:val="0020655A"/>
    <w:rsid w:val="0021093B"/>
    <w:rsid w:val="00220C1F"/>
    <w:rsid w:val="00224601"/>
    <w:rsid w:val="00226235"/>
    <w:rsid w:val="00227124"/>
    <w:rsid w:val="00251B77"/>
    <w:rsid w:val="00255F3A"/>
    <w:rsid w:val="002608E6"/>
    <w:rsid w:val="00274A73"/>
    <w:rsid w:val="002760F5"/>
    <w:rsid w:val="00276153"/>
    <w:rsid w:val="002845CB"/>
    <w:rsid w:val="00290D4E"/>
    <w:rsid w:val="002A5D77"/>
    <w:rsid w:val="002A5FA0"/>
    <w:rsid w:val="002B1A62"/>
    <w:rsid w:val="002B5236"/>
    <w:rsid w:val="002C3BD5"/>
    <w:rsid w:val="002D2347"/>
    <w:rsid w:val="002D3897"/>
    <w:rsid w:val="002D5F14"/>
    <w:rsid w:val="002D7958"/>
    <w:rsid w:val="002E6152"/>
    <w:rsid w:val="002F0E95"/>
    <w:rsid w:val="002F7F9C"/>
    <w:rsid w:val="00302EEB"/>
    <w:rsid w:val="00304C73"/>
    <w:rsid w:val="00310AF8"/>
    <w:rsid w:val="00311B99"/>
    <w:rsid w:val="0031253E"/>
    <w:rsid w:val="0031262A"/>
    <w:rsid w:val="00316961"/>
    <w:rsid w:val="00336B21"/>
    <w:rsid w:val="00346133"/>
    <w:rsid w:val="003473FD"/>
    <w:rsid w:val="00351ECA"/>
    <w:rsid w:val="00355E08"/>
    <w:rsid w:val="00356E99"/>
    <w:rsid w:val="0037132B"/>
    <w:rsid w:val="003772C7"/>
    <w:rsid w:val="00382486"/>
    <w:rsid w:val="00392CEC"/>
    <w:rsid w:val="003A0C3E"/>
    <w:rsid w:val="003A1F70"/>
    <w:rsid w:val="003A2683"/>
    <w:rsid w:val="003A471C"/>
    <w:rsid w:val="003A5475"/>
    <w:rsid w:val="003A612F"/>
    <w:rsid w:val="003A7CF2"/>
    <w:rsid w:val="003B2BED"/>
    <w:rsid w:val="003B4614"/>
    <w:rsid w:val="003C2710"/>
    <w:rsid w:val="003C3EE1"/>
    <w:rsid w:val="003C66B0"/>
    <w:rsid w:val="003C7894"/>
    <w:rsid w:val="003D5F50"/>
    <w:rsid w:val="003E6344"/>
    <w:rsid w:val="003E6914"/>
    <w:rsid w:val="003F0541"/>
    <w:rsid w:val="003F547F"/>
    <w:rsid w:val="003F79BC"/>
    <w:rsid w:val="00401640"/>
    <w:rsid w:val="00404E4F"/>
    <w:rsid w:val="00431404"/>
    <w:rsid w:val="00431E63"/>
    <w:rsid w:val="00432B74"/>
    <w:rsid w:val="004342C0"/>
    <w:rsid w:val="00434A5E"/>
    <w:rsid w:val="00435D9D"/>
    <w:rsid w:val="00447862"/>
    <w:rsid w:val="00452149"/>
    <w:rsid w:val="004558AB"/>
    <w:rsid w:val="00455CB9"/>
    <w:rsid w:val="00455F3B"/>
    <w:rsid w:val="00460B77"/>
    <w:rsid w:val="00481E55"/>
    <w:rsid w:val="004907FE"/>
    <w:rsid w:val="004919A0"/>
    <w:rsid w:val="004B15A4"/>
    <w:rsid w:val="004B5670"/>
    <w:rsid w:val="004B7E7A"/>
    <w:rsid w:val="004B7F76"/>
    <w:rsid w:val="004C43AD"/>
    <w:rsid w:val="004C7924"/>
    <w:rsid w:val="004D07E1"/>
    <w:rsid w:val="004D5869"/>
    <w:rsid w:val="004D7C5F"/>
    <w:rsid w:val="004E00AC"/>
    <w:rsid w:val="004E1171"/>
    <w:rsid w:val="004E4A30"/>
    <w:rsid w:val="004F12F0"/>
    <w:rsid w:val="004F311C"/>
    <w:rsid w:val="004F33BC"/>
    <w:rsid w:val="004F4C00"/>
    <w:rsid w:val="004F7126"/>
    <w:rsid w:val="00500F9F"/>
    <w:rsid w:val="005015E5"/>
    <w:rsid w:val="00502A84"/>
    <w:rsid w:val="005139E3"/>
    <w:rsid w:val="005150ED"/>
    <w:rsid w:val="005178B0"/>
    <w:rsid w:val="00523EC8"/>
    <w:rsid w:val="0053045D"/>
    <w:rsid w:val="00530892"/>
    <w:rsid w:val="0053389B"/>
    <w:rsid w:val="00534CB8"/>
    <w:rsid w:val="00540A16"/>
    <w:rsid w:val="00540B9C"/>
    <w:rsid w:val="00543583"/>
    <w:rsid w:val="00544E43"/>
    <w:rsid w:val="0054528A"/>
    <w:rsid w:val="00552CA1"/>
    <w:rsid w:val="00553F52"/>
    <w:rsid w:val="00554A05"/>
    <w:rsid w:val="005607B8"/>
    <w:rsid w:val="00563327"/>
    <w:rsid w:val="005653C2"/>
    <w:rsid w:val="00587062"/>
    <w:rsid w:val="00590401"/>
    <w:rsid w:val="005908A5"/>
    <w:rsid w:val="0059249A"/>
    <w:rsid w:val="00592D52"/>
    <w:rsid w:val="00593735"/>
    <w:rsid w:val="005957A2"/>
    <w:rsid w:val="005959E7"/>
    <w:rsid w:val="00596AFD"/>
    <w:rsid w:val="00596FCC"/>
    <w:rsid w:val="005A1F42"/>
    <w:rsid w:val="005A3F54"/>
    <w:rsid w:val="005A657C"/>
    <w:rsid w:val="005B642D"/>
    <w:rsid w:val="005C47B3"/>
    <w:rsid w:val="005E0B36"/>
    <w:rsid w:val="005E3083"/>
    <w:rsid w:val="005E7E18"/>
    <w:rsid w:val="005F1CE0"/>
    <w:rsid w:val="005F71B0"/>
    <w:rsid w:val="006023E8"/>
    <w:rsid w:val="00612607"/>
    <w:rsid w:val="00615094"/>
    <w:rsid w:val="0061610D"/>
    <w:rsid w:val="00620909"/>
    <w:rsid w:val="00621110"/>
    <w:rsid w:val="00621608"/>
    <w:rsid w:val="00624D7A"/>
    <w:rsid w:val="00624F20"/>
    <w:rsid w:val="00625C41"/>
    <w:rsid w:val="006273ED"/>
    <w:rsid w:val="006322A7"/>
    <w:rsid w:val="00642FEB"/>
    <w:rsid w:val="00644F02"/>
    <w:rsid w:val="00645C93"/>
    <w:rsid w:val="00650017"/>
    <w:rsid w:val="00651581"/>
    <w:rsid w:val="00651BF2"/>
    <w:rsid w:val="006548ED"/>
    <w:rsid w:val="006575D6"/>
    <w:rsid w:val="00663EBE"/>
    <w:rsid w:val="00667EC6"/>
    <w:rsid w:val="006711C3"/>
    <w:rsid w:val="00671821"/>
    <w:rsid w:val="006755C6"/>
    <w:rsid w:val="00681C00"/>
    <w:rsid w:val="0069133E"/>
    <w:rsid w:val="00696A11"/>
    <w:rsid w:val="006B5B2E"/>
    <w:rsid w:val="006B76E2"/>
    <w:rsid w:val="006B7CF3"/>
    <w:rsid w:val="006C265D"/>
    <w:rsid w:val="006C40F1"/>
    <w:rsid w:val="006C6191"/>
    <w:rsid w:val="006C64CB"/>
    <w:rsid w:val="006D1576"/>
    <w:rsid w:val="006D551F"/>
    <w:rsid w:val="006D61B1"/>
    <w:rsid w:val="006D7631"/>
    <w:rsid w:val="006E74C4"/>
    <w:rsid w:val="006E75E0"/>
    <w:rsid w:val="006F07BA"/>
    <w:rsid w:val="0070032D"/>
    <w:rsid w:val="00701D0F"/>
    <w:rsid w:val="00702907"/>
    <w:rsid w:val="007179DC"/>
    <w:rsid w:val="007224EC"/>
    <w:rsid w:val="00727610"/>
    <w:rsid w:val="00730CF2"/>
    <w:rsid w:val="007334ED"/>
    <w:rsid w:val="00736548"/>
    <w:rsid w:val="00741957"/>
    <w:rsid w:val="0074755C"/>
    <w:rsid w:val="00753C52"/>
    <w:rsid w:val="00757163"/>
    <w:rsid w:val="007666D7"/>
    <w:rsid w:val="00767E80"/>
    <w:rsid w:val="00772F62"/>
    <w:rsid w:val="00774019"/>
    <w:rsid w:val="00783519"/>
    <w:rsid w:val="00791ABC"/>
    <w:rsid w:val="007926E1"/>
    <w:rsid w:val="00793E29"/>
    <w:rsid w:val="007947D7"/>
    <w:rsid w:val="007A32F5"/>
    <w:rsid w:val="007A410A"/>
    <w:rsid w:val="007A5CDF"/>
    <w:rsid w:val="007A74F1"/>
    <w:rsid w:val="007B38F4"/>
    <w:rsid w:val="007B4078"/>
    <w:rsid w:val="007B6886"/>
    <w:rsid w:val="007C3092"/>
    <w:rsid w:val="007C5D97"/>
    <w:rsid w:val="007D3191"/>
    <w:rsid w:val="007D4B7E"/>
    <w:rsid w:val="007D5EC3"/>
    <w:rsid w:val="007D674A"/>
    <w:rsid w:val="007E3000"/>
    <w:rsid w:val="007E7656"/>
    <w:rsid w:val="00800BA6"/>
    <w:rsid w:val="00804FB6"/>
    <w:rsid w:val="00807D67"/>
    <w:rsid w:val="008111A0"/>
    <w:rsid w:val="00811B7A"/>
    <w:rsid w:val="008130DB"/>
    <w:rsid w:val="00820F5F"/>
    <w:rsid w:val="00825FDC"/>
    <w:rsid w:val="00841382"/>
    <w:rsid w:val="008422BF"/>
    <w:rsid w:val="008425EE"/>
    <w:rsid w:val="00845A92"/>
    <w:rsid w:val="008503A5"/>
    <w:rsid w:val="00855B7C"/>
    <w:rsid w:val="008625FC"/>
    <w:rsid w:val="00865CEF"/>
    <w:rsid w:val="008663B0"/>
    <w:rsid w:val="00870295"/>
    <w:rsid w:val="00872D2C"/>
    <w:rsid w:val="00873CCD"/>
    <w:rsid w:val="00873EC3"/>
    <w:rsid w:val="0087489E"/>
    <w:rsid w:val="008774B2"/>
    <w:rsid w:val="008778F7"/>
    <w:rsid w:val="00885914"/>
    <w:rsid w:val="0089085C"/>
    <w:rsid w:val="008A64AA"/>
    <w:rsid w:val="008B5625"/>
    <w:rsid w:val="008C0AF0"/>
    <w:rsid w:val="008C422E"/>
    <w:rsid w:val="008F4333"/>
    <w:rsid w:val="008F6BFB"/>
    <w:rsid w:val="008F79AA"/>
    <w:rsid w:val="0090258E"/>
    <w:rsid w:val="00904DC1"/>
    <w:rsid w:val="0090677A"/>
    <w:rsid w:val="009133EA"/>
    <w:rsid w:val="009138E8"/>
    <w:rsid w:val="00914ECF"/>
    <w:rsid w:val="0091645B"/>
    <w:rsid w:val="00916DAE"/>
    <w:rsid w:val="00917FBA"/>
    <w:rsid w:val="009367B2"/>
    <w:rsid w:val="00940781"/>
    <w:rsid w:val="009410C5"/>
    <w:rsid w:val="0094442D"/>
    <w:rsid w:val="00944F82"/>
    <w:rsid w:val="00946C59"/>
    <w:rsid w:val="00954481"/>
    <w:rsid w:val="0095713A"/>
    <w:rsid w:val="00957D51"/>
    <w:rsid w:val="009650B9"/>
    <w:rsid w:val="00974E82"/>
    <w:rsid w:val="009868F3"/>
    <w:rsid w:val="009878D4"/>
    <w:rsid w:val="009935BD"/>
    <w:rsid w:val="009950AB"/>
    <w:rsid w:val="00995DE5"/>
    <w:rsid w:val="009A0A9A"/>
    <w:rsid w:val="009A0CEA"/>
    <w:rsid w:val="009A4645"/>
    <w:rsid w:val="009A7DF9"/>
    <w:rsid w:val="009B1A8A"/>
    <w:rsid w:val="009B2F15"/>
    <w:rsid w:val="009C036B"/>
    <w:rsid w:val="009C5AF3"/>
    <w:rsid w:val="009C77CD"/>
    <w:rsid w:val="009D2361"/>
    <w:rsid w:val="009E0C26"/>
    <w:rsid w:val="009E6963"/>
    <w:rsid w:val="009F0817"/>
    <w:rsid w:val="009F5FA3"/>
    <w:rsid w:val="00A061DF"/>
    <w:rsid w:val="00A10AFF"/>
    <w:rsid w:val="00A166F8"/>
    <w:rsid w:val="00A1678C"/>
    <w:rsid w:val="00A16D17"/>
    <w:rsid w:val="00A17706"/>
    <w:rsid w:val="00A21F1C"/>
    <w:rsid w:val="00A3391D"/>
    <w:rsid w:val="00A34474"/>
    <w:rsid w:val="00A356A0"/>
    <w:rsid w:val="00A40827"/>
    <w:rsid w:val="00A41C29"/>
    <w:rsid w:val="00A41F61"/>
    <w:rsid w:val="00A42710"/>
    <w:rsid w:val="00A44E31"/>
    <w:rsid w:val="00A4570B"/>
    <w:rsid w:val="00A463DD"/>
    <w:rsid w:val="00A52827"/>
    <w:rsid w:val="00A55889"/>
    <w:rsid w:val="00A66860"/>
    <w:rsid w:val="00A71C46"/>
    <w:rsid w:val="00A732A7"/>
    <w:rsid w:val="00A75CA2"/>
    <w:rsid w:val="00A816DC"/>
    <w:rsid w:val="00A84CFE"/>
    <w:rsid w:val="00A854CB"/>
    <w:rsid w:val="00A868F3"/>
    <w:rsid w:val="00A86C49"/>
    <w:rsid w:val="00A9707B"/>
    <w:rsid w:val="00AA2551"/>
    <w:rsid w:val="00AA4B59"/>
    <w:rsid w:val="00AB1772"/>
    <w:rsid w:val="00AB1CA0"/>
    <w:rsid w:val="00AB265F"/>
    <w:rsid w:val="00AB6E35"/>
    <w:rsid w:val="00AC201E"/>
    <w:rsid w:val="00AC7F10"/>
    <w:rsid w:val="00AD0F73"/>
    <w:rsid w:val="00AD21B3"/>
    <w:rsid w:val="00AD33A7"/>
    <w:rsid w:val="00AE2140"/>
    <w:rsid w:val="00AE767D"/>
    <w:rsid w:val="00B07604"/>
    <w:rsid w:val="00B13EAC"/>
    <w:rsid w:val="00B144D9"/>
    <w:rsid w:val="00B24099"/>
    <w:rsid w:val="00B26FAF"/>
    <w:rsid w:val="00B43F2E"/>
    <w:rsid w:val="00B47C92"/>
    <w:rsid w:val="00B504EC"/>
    <w:rsid w:val="00B53153"/>
    <w:rsid w:val="00B56164"/>
    <w:rsid w:val="00B60A83"/>
    <w:rsid w:val="00B60D20"/>
    <w:rsid w:val="00B62660"/>
    <w:rsid w:val="00B703D5"/>
    <w:rsid w:val="00B70DA2"/>
    <w:rsid w:val="00B734A5"/>
    <w:rsid w:val="00B8153D"/>
    <w:rsid w:val="00B84032"/>
    <w:rsid w:val="00B84977"/>
    <w:rsid w:val="00B858B4"/>
    <w:rsid w:val="00B87FC8"/>
    <w:rsid w:val="00B93187"/>
    <w:rsid w:val="00B93CA8"/>
    <w:rsid w:val="00B93D93"/>
    <w:rsid w:val="00B95BB1"/>
    <w:rsid w:val="00B97297"/>
    <w:rsid w:val="00BB30FA"/>
    <w:rsid w:val="00BB4DA6"/>
    <w:rsid w:val="00BB6BB7"/>
    <w:rsid w:val="00BB7D92"/>
    <w:rsid w:val="00BC28B8"/>
    <w:rsid w:val="00BC4B7F"/>
    <w:rsid w:val="00BC7B1E"/>
    <w:rsid w:val="00BD31CD"/>
    <w:rsid w:val="00BD38BF"/>
    <w:rsid w:val="00BD605A"/>
    <w:rsid w:val="00BE042E"/>
    <w:rsid w:val="00BF31A8"/>
    <w:rsid w:val="00BF4E57"/>
    <w:rsid w:val="00BF77DA"/>
    <w:rsid w:val="00C04427"/>
    <w:rsid w:val="00C1211B"/>
    <w:rsid w:val="00C1350C"/>
    <w:rsid w:val="00C16021"/>
    <w:rsid w:val="00C16D02"/>
    <w:rsid w:val="00C17F1D"/>
    <w:rsid w:val="00C224A2"/>
    <w:rsid w:val="00C26121"/>
    <w:rsid w:val="00C44540"/>
    <w:rsid w:val="00C50256"/>
    <w:rsid w:val="00C503B3"/>
    <w:rsid w:val="00C6028B"/>
    <w:rsid w:val="00C60464"/>
    <w:rsid w:val="00C64F8D"/>
    <w:rsid w:val="00C70BE6"/>
    <w:rsid w:val="00C755A4"/>
    <w:rsid w:val="00C83D43"/>
    <w:rsid w:val="00C908A7"/>
    <w:rsid w:val="00C930F2"/>
    <w:rsid w:val="00CA44C0"/>
    <w:rsid w:val="00CA49F6"/>
    <w:rsid w:val="00CA771F"/>
    <w:rsid w:val="00CB0257"/>
    <w:rsid w:val="00CC27B2"/>
    <w:rsid w:val="00CC3A9A"/>
    <w:rsid w:val="00CC7471"/>
    <w:rsid w:val="00CD08BE"/>
    <w:rsid w:val="00CD1BE6"/>
    <w:rsid w:val="00CD5515"/>
    <w:rsid w:val="00CD631E"/>
    <w:rsid w:val="00CE307C"/>
    <w:rsid w:val="00CE7D6F"/>
    <w:rsid w:val="00CF11B1"/>
    <w:rsid w:val="00CF7365"/>
    <w:rsid w:val="00D04564"/>
    <w:rsid w:val="00D04DFA"/>
    <w:rsid w:val="00D05DD2"/>
    <w:rsid w:val="00D05E9B"/>
    <w:rsid w:val="00D127AC"/>
    <w:rsid w:val="00D128CE"/>
    <w:rsid w:val="00D27C7F"/>
    <w:rsid w:val="00D311A9"/>
    <w:rsid w:val="00D31D66"/>
    <w:rsid w:val="00D374FD"/>
    <w:rsid w:val="00D42755"/>
    <w:rsid w:val="00D45AFB"/>
    <w:rsid w:val="00D5762A"/>
    <w:rsid w:val="00D631DE"/>
    <w:rsid w:val="00D70D03"/>
    <w:rsid w:val="00D750FF"/>
    <w:rsid w:val="00D80556"/>
    <w:rsid w:val="00D81C2F"/>
    <w:rsid w:val="00D842AF"/>
    <w:rsid w:val="00D96A10"/>
    <w:rsid w:val="00D9779A"/>
    <w:rsid w:val="00DA0E55"/>
    <w:rsid w:val="00DA5B80"/>
    <w:rsid w:val="00DB7352"/>
    <w:rsid w:val="00DC1EA8"/>
    <w:rsid w:val="00DC39D1"/>
    <w:rsid w:val="00DC6E88"/>
    <w:rsid w:val="00DD181F"/>
    <w:rsid w:val="00DE302B"/>
    <w:rsid w:val="00DE4ED5"/>
    <w:rsid w:val="00DE571D"/>
    <w:rsid w:val="00DE5F5B"/>
    <w:rsid w:val="00DE6F03"/>
    <w:rsid w:val="00DE6FD7"/>
    <w:rsid w:val="00DE728F"/>
    <w:rsid w:val="00DF4A9E"/>
    <w:rsid w:val="00DF7BF1"/>
    <w:rsid w:val="00E231AB"/>
    <w:rsid w:val="00E306CA"/>
    <w:rsid w:val="00E46368"/>
    <w:rsid w:val="00E466B9"/>
    <w:rsid w:val="00E47DFF"/>
    <w:rsid w:val="00E50EEC"/>
    <w:rsid w:val="00E52A0D"/>
    <w:rsid w:val="00E52D65"/>
    <w:rsid w:val="00E559E0"/>
    <w:rsid w:val="00E56B91"/>
    <w:rsid w:val="00E56BCF"/>
    <w:rsid w:val="00E60323"/>
    <w:rsid w:val="00E60564"/>
    <w:rsid w:val="00E61AB4"/>
    <w:rsid w:val="00E634E7"/>
    <w:rsid w:val="00E654DC"/>
    <w:rsid w:val="00E72BA6"/>
    <w:rsid w:val="00E73BFD"/>
    <w:rsid w:val="00E75B97"/>
    <w:rsid w:val="00E90C5B"/>
    <w:rsid w:val="00E92EFF"/>
    <w:rsid w:val="00E950A4"/>
    <w:rsid w:val="00E95AA2"/>
    <w:rsid w:val="00E96E97"/>
    <w:rsid w:val="00EA563F"/>
    <w:rsid w:val="00EA6156"/>
    <w:rsid w:val="00EA6690"/>
    <w:rsid w:val="00EA7944"/>
    <w:rsid w:val="00EA7F88"/>
    <w:rsid w:val="00EB4AF8"/>
    <w:rsid w:val="00EB5DDD"/>
    <w:rsid w:val="00EC448E"/>
    <w:rsid w:val="00EC78E9"/>
    <w:rsid w:val="00ED1E08"/>
    <w:rsid w:val="00ED41C5"/>
    <w:rsid w:val="00EE166B"/>
    <w:rsid w:val="00EE16E3"/>
    <w:rsid w:val="00EE39CF"/>
    <w:rsid w:val="00EE5397"/>
    <w:rsid w:val="00EE64B6"/>
    <w:rsid w:val="00EE782E"/>
    <w:rsid w:val="00EF1313"/>
    <w:rsid w:val="00EF2DAD"/>
    <w:rsid w:val="00EF3F49"/>
    <w:rsid w:val="00EF7010"/>
    <w:rsid w:val="00F014F4"/>
    <w:rsid w:val="00F032F7"/>
    <w:rsid w:val="00F1138B"/>
    <w:rsid w:val="00F11B61"/>
    <w:rsid w:val="00F121D1"/>
    <w:rsid w:val="00F126AB"/>
    <w:rsid w:val="00F17E46"/>
    <w:rsid w:val="00F224FD"/>
    <w:rsid w:val="00F35090"/>
    <w:rsid w:val="00F355A6"/>
    <w:rsid w:val="00F43CB1"/>
    <w:rsid w:val="00F44702"/>
    <w:rsid w:val="00F5331D"/>
    <w:rsid w:val="00F567AE"/>
    <w:rsid w:val="00F56E9F"/>
    <w:rsid w:val="00F57110"/>
    <w:rsid w:val="00F7496D"/>
    <w:rsid w:val="00F93852"/>
    <w:rsid w:val="00F945CA"/>
    <w:rsid w:val="00F94D94"/>
    <w:rsid w:val="00F94F71"/>
    <w:rsid w:val="00F95EF1"/>
    <w:rsid w:val="00F97FD7"/>
    <w:rsid w:val="00FA3D90"/>
    <w:rsid w:val="00FB49D8"/>
    <w:rsid w:val="00FB5D4A"/>
    <w:rsid w:val="00FC103B"/>
    <w:rsid w:val="00FC2ACE"/>
    <w:rsid w:val="00FC3BB7"/>
    <w:rsid w:val="00FC457B"/>
    <w:rsid w:val="00FC566B"/>
    <w:rsid w:val="00FC583C"/>
    <w:rsid w:val="00FD1ADA"/>
    <w:rsid w:val="00FD69FC"/>
    <w:rsid w:val="00FF2A45"/>
    <w:rsid w:val="00FF2E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14:docId w14:val="2EEB2D11"/>
  <w15:chartTrackingRefBased/>
  <w15:docId w15:val="{BC77ECD9-F4DE-45E3-8DEE-2A31A9FF8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620909"/>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qFormat/>
    <w:rsid w:val="00620909"/>
    <w:pPr>
      <w:numPr>
        <w:ilvl w:val="2"/>
        <w:numId w:val="2"/>
      </w:numPr>
      <w:ind w:left="641" w:hanging="641"/>
      <w:outlineLvl w:val="2"/>
    </w:pPr>
    <w:rPr>
      <w:bCs/>
      <w:i/>
      <w:smallCaps w:val="0"/>
    </w:rPr>
  </w:style>
  <w:style w:type="paragraph" w:styleId="Naslov4">
    <w:name w:val="heading 4"/>
    <w:basedOn w:val="Naslov3"/>
    <w:next w:val="Navaden"/>
    <w:link w:val="Naslov4Znak"/>
    <w:uiPriority w:val="9"/>
    <w:qFormat/>
    <w:rsid w:val="00FC566B"/>
    <w:pPr>
      <w:numPr>
        <w:ilvl w:val="3"/>
      </w:numPr>
      <w:outlineLvl w:val="3"/>
    </w:pPr>
    <w:rPr>
      <w:bCs w:val="0"/>
      <w:iCs/>
    </w:rPr>
  </w:style>
  <w:style w:type="paragraph" w:styleId="Naslov5">
    <w:name w:val="heading 5"/>
    <w:basedOn w:val="Naslov4"/>
    <w:next w:val="Navaden"/>
    <w:link w:val="Naslov5Znak"/>
    <w:uiPriority w:val="9"/>
    <w:qFormat/>
    <w:rsid w:val="00002A2A"/>
    <w:pPr>
      <w:numPr>
        <w:ilvl w:val="4"/>
      </w:numPr>
      <w:ind w:left="924" w:hanging="924"/>
      <w:outlineLvl w:val="4"/>
    </w:pPr>
  </w:style>
  <w:style w:type="paragraph" w:styleId="Naslov6">
    <w:name w:val="heading 6"/>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620909"/>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620909"/>
    <w:rPr>
      <w:rFonts w:ascii="Arial" w:eastAsia="Times New Roman" w:hAnsi="Arial"/>
      <w:b/>
      <w:bCs/>
      <w:i/>
      <w:szCs w:val="26"/>
      <w:lang w:eastAsia="en-US"/>
    </w:rPr>
  </w:style>
  <w:style w:type="character" w:customStyle="1" w:styleId="Naslov4Znak">
    <w:name w:val="Naslov 4 Znak"/>
    <w:link w:val="Naslov4"/>
    <w:uiPriority w:val="9"/>
    <w:rsid w:val="00FC566B"/>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7D3191"/>
    <w:pPr>
      <w:spacing w:before="240" w:after="240" w:line="240" w:lineRule="auto"/>
      <w:contextualSpacing/>
      <w:jc w:val="center"/>
    </w:pPr>
    <w:rPr>
      <w:rFonts w:eastAsia="Times New Roman"/>
      <w:b/>
      <w:caps/>
      <w:spacing w:val="5"/>
      <w:kern w:val="28"/>
      <w:szCs w:val="52"/>
    </w:rPr>
  </w:style>
  <w:style w:type="character" w:customStyle="1" w:styleId="NaslovZnak">
    <w:name w:val="Naslov Znak"/>
    <w:link w:val="Naslov"/>
    <w:uiPriority w:val="10"/>
    <w:rsid w:val="007D3191"/>
    <w:rPr>
      <w:rFonts w:ascii="Arial" w:eastAsia="Times New Roman" w:hAnsi="Arial" w:cs="Times New Roman"/>
      <w:b/>
      <w:caps/>
      <w:spacing w:val="5"/>
      <w:kern w:val="28"/>
      <w:sz w:val="20"/>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4"/>
      </w:numPr>
      <w:spacing w:before="120" w:line="260" w:lineRule="atLeast"/>
      <w:ind w:left="357" w:hanging="357"/>
      <w:jc w:val="both"/>
    </w:pPr>
    <w:rPr>
      <w:rFonts w:ascii="Arial" w:eastAsia="Times New Roman"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hanging="357"/>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numbering" w:customStyle="1" w:styleId="Natevanjestevilkami">
    <w:name w:val="Naštevanje s številkami"/>
    <w:uiPriority w:val="99"/>
    <w:rsid w:val="009138E8"/>
    <w:pPr>
      <w:numPr>
        <w:numId w:val="4"/>
      </w:numPr>
    </w:pPr>
  </w:style>
  <w:style w:type="paragraph" w:customStyle="1" w:styleId="pogodbaleni">
    <w:name w:val="pogodba členi"/>
    <w:next w:val="Navaden"/>
    <w:qFormat/>
    <w:rsid w:val="00BD605A"/>
    <w:pPr>
      <w:spacing w:before="120" w:after="120" w:line="240" w:lineRule="atLeast"/>
      <w:jc w:val="center"/>
    </w:pPr>
    <w:rPr>
      <w:rFonts w:ascii="Arial" w:hAnsi="Arial"/>
      <w:szCs w:val="22"/>
      <w:lang w:eastAsia="en-US"/>
    </w:rPr>
  </w:style>
  <w:style w:type="paragraph" w:styleId="Odstavekseznama">
    <w:name w:val="List Paragraph"/>
    <w:basedOn w:val="Navaden"/>
    <w:uiPriority w:val="34"/>
    <w:qFormat/>
    <w:rsid w:val="001C3827"/>
    <w:pPr>
      <w:ind w:left="720"/>
      <w:contextualSpacing/>
    </w:pPr>
  </w:style>
  <w:style w:type="character" w:styleId="Pripombasklic">
    <w:name w:val="annotation reference"/>
    <w:uiPriority w:val="99"/>
    <w:semiHidden/>
    <w:unhideWhenUsed/>
    <w:rsid w:val="0037132B"/>
    <w:rPr>
      <w:sz w:val="16"/>
      <w:szCs w:val="16"/>
    </w:rPr>
  </w:style>
  <w:style w:type="paragraph" w:styleId="Pripombabesedilo">
    <w:name w:val="annotation text"/>
    <w:basedOn w:val="Navaden"/>
    <w:link w:val="PripombabesediloZnak"/>
    <w:uiPriority w:val="99"/>
    <w:semiHidden/>
    <w:unhideWhenUsed/>
    <w:rsid w:val="0037132B"/>
    <w:rPr>
      <w:szCs w:val="20"/>
    </w:rPr>
  </w:style>
  <w:style w:type="character" w:customStyle="1" w:styleId="PripombabesediloZnak">
    <w:name w:val="Pripomba – besedilo Znak"/>
    <w:link w:val="Pripombabesedilo"/>
    <w:uiPriority w:val="99"/>
    <w:semiHidden/>
    <w:rsid w:val="0037132B"/>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37132B"/>
    <w:rPr>
      <w:b/>
      <w:bCs/>
    </w:rPr>
  </w:style>
  <w:style w:type="character" w:customStyle="1" w:styleId="ZadevapripombeZnak">
    <w:name w:val="Zadeva pripombe Znak"/>
    <w:link w:val="Zadevapripombe"/>
    <w:uiPriority w:val="99"/>
    <w:semiHidden/>
    <w:rsid w:val="0037132B"/>
    <w:rPr>
      <w:rFonts w:ascii="Arial" w:hAnsi="Arial"/>
      <w:b/>
      <w:bCs/>
      <w:lang w:eastAsia="en-US"/>
    </w:rPr>
  </w:style>
  <w:style w:type="paragraph" w:customStyle="1" w:styleId="Naslovlen">
    <w:name w:val="Naslov člen"/>
    <w:link w:val="NaslovlenChar"/>
    <w:qFormat/>
    <w:rsid w:val="000B0C7E"/>
    <w:pPr>
      <w:numPr>
        <w:numId w:val="8"/>
      </w:numPr>
      <w:jc w:val="center"/>
    </w:pPr>
    <w:rPr>
      <w:rFonts w:ascii="Arial" w:eastAsia="Times New Roman" w:hAnsi="Arial" w:cs="Arial"/>
    </w:rPr>
  </w:style>
  <w:style w:type="character" w:customStyle="1" w:styleId="NaslovlenChar">
    <w:name w:val="Naslov člen Char"/>
    <w:link w:val="Naslovlen"/>
    <w:rsid w:val="000B0C7E"/>
    <w:rPr>
      <w:rFonts w:ascii="Arial" w:eastAsia="Times New Roman" w:hAnsi="Arial" w:cs="Arial"/>
    </w:rPr>
  </w:style>
  <w:style w:type="paragraph" w:customStyle="1" w:styleId="Char">
    <w:name w:val="Char"/>
    <w:basedOn w:val="Navaden"/>
    <w:rsid w:val="00873EC3"/>
    <w:pPr>
      <w:spacing w:after="160" w:line="240" w:lineRule="exact"/>
      <w:jc w:val="left"/>
    </w:pPr>
    <w:rPr>
      <w:rFonts w:ascii="Tahoma" w:eastAsia="Times New Roman" w:hAnsi="Tahoma"/>
      <w:szCs w:val="20"/>
      <w:lang w:val="en-US"/>
    </w:rPr>
  </w:style>
  <w:style w:type="character" w:styleId="Hiperpovezava">
    <w:name w:val="Hyperlink"/>
    <w:uiPriority w:val="99"/>
    <w:unhideWhenUsed/>
    <w:rsid w:val="00596AFD"/>
    <w:rPr>
      <w:color w:val="0000FF"/>
      <w:u w:val="single"/>
    </w:rPr>
  </w:style>
  <w:style w:type="paragraph" w:styleId="Telobesedila3">
    <w:name w:val="Body Text 3"/>
    <w:basedOn w:val="Navaden"/>
    <w:link w:val="Telobesedila3Znak"/>
    <w:rsid w:val="00AB1CA0"/>
    <w:pPr>
      <w:spacing w:line="240" w:lineRule="auto"/>
    </w:pPr>
    <w:rPr>
      <w:rFonts w:eastAsia="Times New Roman" w:cs="Arial"/>
      <w:sz w:val="22"/>
      <w:szCs w:val="20"/>
      <w:lang w:eastAsia="sl-SI"/>
    </w:rPr>
  </w:style>
  <w:style w:type="character" w:customStyle="1" w:styleId="Telobesedila3Znak">
    <w:name w:val="Telo besedila 3 Znak"/>
    <w:link w:val="Telobesedila3"/>
    <w:rsid w:val="00AB1CA0"/>
    <w:rPr>
      <w:rFonts w:ascii="Arial" w:eastAsia="Times New Roman" w:hAnsi="Arial" w:cs="Arial"/>
      <w:sz w:val="22"/>
    </w:rPr>
  </w:style>
  <w:style w:type="paragraph" w:styleId="Telobesedila">
    <w:name w:val="Body Text"/>
    <w:basedOn w:val="Navaden"/>
    <w:link w:val="TelobesedilaZnak"/>
    <w:uiPriority w:val="99"/>
    <w:semiHidden/>
    <w:unhideWhenUsed/>
    <w:rsid w:val="005A657C"/>
    <w:pPr>
      <w:spacing w:after="120"/>
    </w:pPr>
  </w:style>
  <w:style w:type="character" w:customStyle="1" w:styleId="TelobesedilaZnak">
    <w:name w:val="Telo besedila Znak"/>
    <w:link w:val="Telobesedila"/>
    <w:uiPriority w:val="99"/>
    <w:semiHidden/>
    <w:rsid w:val="005A657C"/>
    <w:rPr>
      <w:rFonts w:ascii="Arial" w:hAnsi="Arial"/>
      <w:szCs w:val="22"/>
      <w:lang w:eastAsia="en-US"/>
    </w:rPr>
  </w:style>
  <w:style w:type="paragraph" w:styleId="Revizija">
    <w:name w:val="Revision"/>
    <w:hidden/>
    <w:uiPriority w:val="99"/>
    <w:semiHidden/>
    <w:rsid w:val="00D27C7F"/>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745239">
      <w:bodyDiv w:val="1"/>
      <w:marLeft w:val="0"/>
      <w:marRight w:val="0"/>
      <w:marTop w:val="0"/>
      <w:marBottom w:val="0"/>
      <w:divBdr>
        <w:top w:val="none" w:sz="0" w:space="0" w:color="auto"/>
        <w:left w:val="none" w:sz="0" w:space="0" w:color="auto"/>
        <w:bottom w:val="none" w:sz="0" w:space="0" w:color="auto"/>
        <w:right w:val="none" w:sz="0" w:space="0" w:color="auto"/>
      </w:divBdr>
    </w:div>
    <w:div w:id="1588926263">
      <w:bodyDiv w:val="1"/>
      <w:marLeft w:val="0"/>
      <w:marRight w:val="0"/>
      <w:marTop w:val="0"/>
      <w:marBottom w:val="0"/>
      <w:divBdr>
        <w:top w:val="none" w:sz="0" w:space="0" w:color="auto"/>
        <w:left w:val="none" w:sz="0" w:space="0" w:color="auto"/>
        <w:bottom w:val="none" w:sz="0" w:space="0" w:color="auto"/>
        <w:right w:val="none" w:sz="0" w:space="0" w:color="auto"/>
      </w:divBdr>
      <w:divsChild>
        <w:div w:id="2006322640">
          <w:marLeft w:val="0"/>
          <w:marRight w:val="0"/>
          <w:marTop w:val="240"/>
          <w:marBottom w:val="120"/>
          <w:divBdr>
            <w:top w:val="none" w:sz="0" w:space="0" w:color="auto"/>
            <w:left w:val="none" w:sz="0" w:space="0" w:color="auto"/>
            <w:bottom w:val="none" w:sz="0" w:space="0" w:color="auto"/>
            <w:right w:val="none" w:sz="0" w:space="0" w:color="auto"/>
          </w:divBdr>
        </w:div>
        <w:div w:id="172217336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03B904-5F8C-4B60-A7BE-004AE472A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Template>
  <TotalTime>736</TotalTime>
  <Pages>10</Pages>
  <Words>4759</Words>
  <Characters>27129</Characters>
  <Application>Microsoft Office Word</Application>
  <DocSecurity>0</DocSecurity>
  <Lines>226</Lines>
  <Paragraphs>63</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31825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Sabina Kuzman</dc:creator>
  <cp:keywords/>
  <cp:lastModifiedBy>Sabina Kuzman</cp:lastModifiedBy>
  <cp:revision>34</cp:revision>
  <cp:lastPrinted>2016-06-08T12:01:00Z</cp:lastPrinted>
  <dcterms:created xsi:type="dcterms:W3CDTF">2022-02-15T14:17:00Z</dcterms:created>
  <dcterms:modified xsi:type="dcterms:W3CDTF">2022-04-14T11:54:00Z</dcterms:modified>
</cp:coreProperties>
</file>